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Кадом rабати хокро асоси бино ё иншоот меноманд?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Масофаи аз са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>т</w:t>
      </w:r>
      <w:r w:rsidRPr="003E2F70">
        <w:rPr>
          <w:rFonts w:ascii="Times New Roman Tj" w:hAnsi="Times New Roman Tj" w:cs="Times New Roman Tajik 1.0"/>
          <w:sz w:val="18"/>
          <w:szCs w:val="18"/>
        </w:rPr>
        <w:t>њи болоии замин то чуќурии бењудуд;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$B)Ќабати ѓафсиаш то 5м;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Ќабати ѓафсиаш то 10м;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Масофаи аз таги тањкурси то чуќурии 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Q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г</w:t>
      </w:r>
      <w:r w:rsidRPr="003E2F70">
        <w:rPr>
          <w:rFonts w:ascii="Times New Roman Tj" w:hAnsi="Times New Roman Tj" w:cs="Times New Roman Tajik 1.0"/>
          <w:sz w:val="18"/>
          <w:szCs w:val="18"/>
        </w:rPr>
        <w:t>=0,2о пр;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Масофаи аз таги та{курсии то чуrурии 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Q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г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=0,2о пр (дар ин xо 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Q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 xml:space="preserve">г </w:t>
      </w:r>
      <w:r w:rsidRPr="003E2F70">
        <w:rPr>
          <w:rFonts w:ascii="Times New Roman Tj" w:hAnsi="Times New Roman Tj" w:cs="Times New Roman Tajik 1.0"/>
          <w:sz w:val="18"/>
          <w:szCs w:val="18"/>
        </w:rPr>
        <w:t>–шиддатнокии аз бор{ои иловаги-шидатнокии табии аз вазни хоси хок);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 регги шаuалдорро муайян кунед, агар зарра{ои rутрашон аз 2мм зиёд?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Зиёда аз 25%;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$B)Зиёда аз 55%;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Зиёда аз 15%;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Зиёда аз 45%;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Зиёда аз 35%;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Намуди хокро муайян кунед, агар адади нарми (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</w:rPr>
        <w:t>р) баробари 8% бошад?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Реги майдадона;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$B)Реги гардугили;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Регхок;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Гилхок;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Гил;</w:t>
      </w:r>
      <w:bookmarkStart w:id="0" w:name="_GoBack"/>
      <w:bookmarkEnd w:id="0"/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Сабаби Фу</w:t>
      </w:r>
      <w:r w:rsidRPr="003E2F70">
        <w:rPr>
          <w:rFonts w:ascii="Times New Roman Tj" w:hAnsi="Times New Roman Tj" w:cs="Times New Roman Tajik 1.0"/>
          <w:sz w:val="18"/>
          <w:szCs w:val="18"/>
        </w:rPr>
        <w:tab/>
        <w:t>руравии зардхок{о дар чист?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Аз сабаби афзудани бор{ои берунаи фишурдакунанда;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$B)Аз сабаби кам шудани ковокии хок{о аз таъсири бори беруна бе тайuири намнокии 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Аз сабаби кам шудани ковокии хок{о ва намнокшудани он{о;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Аз сабаби кам ма{лулшудани намак{ои дар таркибихок буда;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Аз сабаби вайрон шудани пайвасти{ои оби-коллоидии хок{о;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Дараxаи uизлатнокии гил 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</w:rPr>
        <w:t>,&lt; 0, {олати хокро муайян кунед?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$B)Равони;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Нимсахти;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Нимрами;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 реги калондонаро муайян кунед, агар зарра{ои кутрашон аз 0,5мм зиёд?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Аз 25% кам;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$B)Аз 50% кам;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Аз 50% зиёд;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Аз 75% кам;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Аз 25% кам;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Муrовимати {исобии (Я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) кадом хок{ои зерин калонтаранд?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Реги миёнадона;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$B)Реги хурдона;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Шаuалсанг бо пуркунандаи реги;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Гардрег;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Гилхок;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Во{иди ченаки шиддатнокии хок кадом аст?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г/см</w:t>
      </w:r>
      <w:r w:rsidRPr="003E2F70">
        <w:rPr>
          <w:rFonts w:ascii="Times New Roman Tj" w:hAnsi="Times New Roman Tj" w:cs="Times New Roman Tajik 1.0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$B)т/м</w:t>
      </w:r>
      <w:r w:rsidRPr="003E2F70">
        <w:rPr>
          <w:rFonts w:ascii="Times New Roman Tj" w:hAnsi="Times New Roman Tj" w:cs="Times New Roman Tajik 1.0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КПа ёМПа;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кг;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метр;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Сабаби фурeнишинии хок{ои асос дар чист?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Кам шудани ковокии аз таъсири бори беруна;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$B)Шусташудани хок{о;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Об шудани хок{ои яхбаста;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Варамидани (дамидани) хок{о;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Фурeравии хок{о;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Хоки гили кадом аст, адади нарми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</w:rPr>
        <w:t>баробари?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  <w:lang w:val="en-US"/>
        </w:rPr>
      </w:pP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$A) 1</w:t>
      </w:r>
      <w:r w:rsidRPr="003E2F70">
        <w:rPr>
          <w:rFonts w:ascii="Times New Roman Tj" w:hAnsi="Times New Roman Tj" w:cs="Times New Roman Tajik 1.0"/>
          <w:sz w:val="18"/>
          <w:szCs w:val="18"/>
          <w:u w:val="single"/>
          <w:lang w:val="en-US"/>
        </w:rPr>
        <w:t>&lt;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  <w:u w:val="single"/>
          <w:lang w:val="en-US"/>
        </w:rPr>
        <w:t>&lt;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7;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  <w:lang w:val="en-US"/>
        </w:rPr>
      </w:pP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$B)7</w:t>
      </w:r>
      <w:r w:rsidRPr="003E2F70">
        <w:rPr>
          <w:rFonts w:ascii="Times New Roman Tj" w:hAnsi="Times New Roman Tj" w:cs="Times New Roman Tajik 1.0"/>
          <w:sz w:val="18"/>
          <w:szCs w:val="18"/>
          <w:u w:val="single"/>
          <w:lang w:val="en-US"/>
        </w:rPr>
        <w:t>&lt;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  <w:u w:val="single"/>
          <w:lang w:val="en-US"/>
        </w:rPr>
        <w:t>&lt;1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7;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  <w:lang w:val="en-US"/>
        </w:rPr>
      </w:pP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$C) 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  <w:u w:val="single"/>
          <w:lang w:val="en-US"/>
        </w:rPr>
        <w:t>&gt;1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7;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  <w:lang w:val="en-US"/>
        </w:rPr>
      </w:pP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$D) 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=15%;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  <w:lang w:val="en-US"/>
        </w:rPr>
      </w:pP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$E) 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  <w:u w:val="single"/>
          <w:lang w:val="en-US"/>
        </w:rPr>
        <w:t>=20%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  <w:lang w:val="en-US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  <w:lang w:val="en-US"/>
        </w:rPr>
        <w:t>@11.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  <w:lang w:val="en-US"/>
        </w:rPr>
      </w:pP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[</w:t>
      </w:r>
      <w:r w:rsidRPr="003E2F70">
        <w:rPr>
          <w:rFonts w:ascii="Times New Roman Tj" w:hAnsi="Times New Roman Tj" w:cs="Times New Roman Tajik 1.0"/>
          <w:sz w:val="18"/>
          <w:szCs w:val="18"/>
        </w:rPr>
        <w:t>олати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 xml:space="preserve"> {</w:t>
      </w:r>
      <w:r w:rsidRPr="003E2F70">
        <w:rPr>
          <w:rFonts w:ascii="Times New Roman Tj" w:hAnsi="Times New Roman Tj" w:cs="Times New Roman Tajik 1.0"/>
          <w:sz w:val="18"/>
          <w:szCs w:val="18"/>
        </w:rPr>
        <w:t>аддихок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{</w:t>
      </w:r>
      <w:r w:rsidRPr="003E2F70">
        <w:rPr>
          <w:rFonts w:ascii="Times New Roman Tj" w:hAnsi="Times New Roman Tj" w:cs="Times New Roman Tajik 1.0"/>
          <w:sz w:val="18"/>
          <w:szCs w:val="18"/>
        </w:rPr>
        <w:t>окай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ба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ву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r</w:t>
      </w:r>
      <w:r w:rsidRPr="003E2F70">
        <w:rPr>
          <w:rFonts w:ascii="Times New Roman Tj" w:hAnsi="Times New Roman Tj" w:cs="Times New Roman Tajik 1.0"/>
          <w:sz w:val="18"/>
          <w:szCs w:val="18"/>
        </w:rPr>
        <w:t>уъмеояд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  <w:lang w:val="en-US"/>
        </w:rPr>
      </w:pP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 xml:space="preserve">$A) </w:t>
      </w:r>
      <w:r w:rsidRPr="003E2F70">
        <w:rPr>
          <w:rFonts w:ascii="Times New Roman Tj" w:hAnsi="Times New Roman Tj" w:cs="Times New Roman Tajik 1.0"/>
          <w:sz w:val="18"/>
          <w:szCs w:val="18"/>
        </w:rPr>
        <w:t>Агар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шиддатноки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аз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бор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{</w:t>
      </w:r>
      <w:r w:rsidRPr="003E2F70">
        <w:rPr>
          <w:rFonts w:ascii="Times New Roman Tj" w:hAnsi="Times New Roman Tj" w:cs="Times New Roman Tajik 1.0"/>
          <w:sz w:val="18"/>
          <w:szCs w:val="18"/>
        </w:rPr>
        <w:t>ои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беруна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аз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шиддатнокии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табии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хок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{</w:t>
      </w:r>
      <w:r w:rsidRPr="003E2F70">
        <w:rPr>
          <w:rFonts w:ascii="Times New Roman Tj" w:hAnsi="Times New Roman Tj" w:cs="Times New Roman Tajik 1.0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зиёд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B</w:t>
      </w:r>
      <w:r w:rsidRPr="003E2F70">
        <w:rPr>
          <w:rFonts w:ascii="Times New Roman Tj" w:hAnsi="Times New Roman Tj" w:cs="Times New Roman Tajik 1.0"/>
          <w:sz w:val="18"/>
          <w:szCs w:val="18"/>
        </w:rPr>
        <w:t>)Анар шидатнокии аз бор{ои беруна баробари шиддатнокии табии бошанд;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C</w:t>
      </w:r>
      <w:r w:rsidRPr="003E2F70">
        <w:rPr>
          <w:rFonts w:ascii="Times New Roman Tj" w:hAnsi="Times New Roman Tj" w:cs="Times New Roman Tajik 1.0"/>
          <w:sz w:val="18"/>
          <w:szCs w:val="18"/>
        </w:rPr>
        <w:t>) Агар шидатнокии аз бор{ои беруна баробари му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r</w:t>
      </w:r>
      <w:r w:rsidRPr="003E2F70">
        <w:rPr>
          <w:rFonts w:ascii="Times New Roman Tj" w:hAnsi="Times New Roman Tj" w:cs="Times New Roman Tajik 1.0"/>
          <w:sz w:val="18"/>
          <w:szCs w:val="18"/>
        </w:rPr>
        <w:t>овимати {исобии хок{ои асос бошанд;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Агар ба хок{ои асос бор{ои беруна таъсир накунанд;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Агар шидатнокии аз бор{ои беруна аз шидатнокии таркиби хок зиёд бошад;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 реги миёнадонаро муайян кунед, агр зарра{ои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rутрашон аз 0,25 зиёд?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25%;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$B)50%;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&gt;50%;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75%;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аз 75% кам-ро ташкил ди{анд;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Массаи зарра{ои диаметриашон аз 0,5мм зиёд, зиёда аз 50% ташкил меди{анд. Чигуна хок аст?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Реги шаuалдор;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$B)Сангпораи калони лундашакл;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Реги хурдона;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Реги калондона;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Гардрег;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 реги калондонаро муайян кунед, агар зарра{ои rутрашон аз 0,5мм зиёд?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25%;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$B)50%;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&gt;50%;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75%;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аз 25% зиёда-ро ташкил ди{анд;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@15.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Тарзи {аракати об{ои зеризамини дар регхок{о?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Ламинари;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$B)Турбуленти;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Капиляри;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Лифофави;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Бе {аракат;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@16.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Дараxаи uилзатнокии гил 0 &lt;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 xml:space="preserve">р </w:t>
      </w:r>
      <w:r w:rsidRPr="003E2F70">
        <w:rPr>
          <w:rFonts w:ascii="Times New Roman Tj" w:hAnsi="Times New Roman Tj" w:cs="Times New Roman Tajik 1.0"/>
          <w:sz w:val="18"/>
          <w:szCs w:val="18"/>
          <w:u w:val="single"/>
        </w:rPr>
        <w:t>&lt;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 0,25, {олати хокро муайян кунед?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$B)Нимсахти;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Равони;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Нимнарми;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@17.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Маф{уми физики фишурдашавии хок{о?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Дар натиxаи зиёд шудани таъсири бори беруна аз муrовимати таркиби 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$B)Дар натиxаи афзудани бори беруна;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Кам шудани ковоки;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Аз таъсири бор{ои беруна вобастаги надорад;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Аз натиxаи xойивазкунии зарра{ои 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@18.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Муrовимати {исобии кадом хок{ои uайрисахрадор зиёдтар аст?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Хок{ои регии сероб;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$B)Хок{ои гилмонанди намнокиаш баланд;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Рег{ои калондонаи намнокиаш паст;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Гилхок{ои намнокиашон;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Хок{ои гардуреги;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@19.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 реги хурддонаро муайян кунед, агар зарра{ои rутрашон аз 0,1мм зиёд?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A</w:t>
      </w:r>
      <w:r w:rsidRPr="003E2F70">
        <w:rPr>
          <w:rFonts w:ascii="Times New Roman Tj" w:hAnsi="Times New Roman Tj" w:cs="Times New Roman Tajik 1.0"/>
          <w:sz w:val="18"/>
          <w:szCs w:val="18"/>
        </w:rPr>
        <w:t>) 25%;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B</w:t>
      </w:r>
      <w:r w:rsidRPr="003E2F70">
        <w:rPr>
          <w:rFonts w:ascii="Times New Roman Tj" w:hAnsi="Times New Roman Tj" w:cs="Times New Roman Tajik 1.0"/>
          <w:sz w:val="18"/>
          <w:szCs w:val="18"/>
        </w:rPr>
        <w:t>)50;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C</w:t>
      </w:r>
      <w:r w:rsidRPr="003E2F70">
        <w:rPr>
          <w:rFonts w:ascii="Times New Roman Tj" w:hAnsi="Times New Roman Tj" w:cs="Times New Roman Tajik 1.0"/>
          <w:sz w:val="18"/>
          <w:szCs w:val="18"/>
        </w:rPr>
        <w:t>) 75 вазиёда;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Кам аз 75%;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90%-ро ташкил ди{анд;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@20.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Маф{уми асосии uеxиши хок{ои асос?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Дар натиxаи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вайрон шудани пайвасти{ои зарра{о;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$B)Дар натиxаи сероб шудани хок{о;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Дар натиxаиаз муrовимати таркиби хок оиди uеxиш зиёд шудани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таъсири rувва{ои телади{анда;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Дар натиxаи баланд шудани таъсири rува{ои расанда;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Дар натиxаи сохтмон дар нишеби{о;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Муrовимати {исобии (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R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) кадом хок{ои зерин камтаранд?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Реги миёнадона;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$B)Реги хурдонаи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намнокиаш паст;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Реги хурдонаи намнок;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Гардреги намнок;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Гардреги намнокиаш паст;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@22.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Бо кадом {олатихоктаълуr дорад, агар нишонди{андаи равони (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</w:rPr>
        <w:t>) &lt;0?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$B)Равони;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Сероби;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Камнами;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@23.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Rобилияти борбардории хок{о асос дар чист?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{арчи зиёд бор rабул кардан;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$B)Хок rобилияти борбардори надорад;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Бори таъсиркунанда ба муrовимати {исобии хок баробар бошад;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{арчи бори кам додан;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Rобилияти борбардории хок аз бори беруна вобастаги надорад;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@24.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</w:t>
      </w:r>
      <w:r w:rsidRPr="003E2F70">
        <w:rPr>
          <w:rFonts w:ascii="Times New Roman Tj" w:hAnsi="Times New Roman Tj" w:cs="Times New Roman Tajik 1.0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 w:cs="Times New Roman Tajik 1.0"/>
          <w:sz w:val="18"/>
          <w:szCs w:val="18"/>
        </w:rPr>
        <w:t>хоки гилмонанд аз рeи кадом нишондод муайян карда мешавад?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Нишонди{андаи равони(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</w:rPr>
        <w:t>);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$B)Адади нарми (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</w:rPr>
        <w:t>);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Намии хок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W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Зичии хоки хушк Р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Аз миrдори диаметрашон аз 0,005мм хурд;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@25.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 гардрегро муайян кунед, агар зарра{ои rутрашон аз 0,1мм зиёд?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на кам аз 40%;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$B)50%;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70%;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80%;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кам аз 75%- ро ташкил ди{анд;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@26.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Бузургии кадом таuйиршакл дар зардхок{о аксари дорад?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Фурeнишини;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$B)Фурeрави;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Фурeравии дар му{лати тулони;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Варамшавии 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Xойивазшавии уфуrи;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@27.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Дараxаи uилзатнокии гил 0,25&gt;7&lt; 0,5, {олати хокро муайян кунед?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Нимсахти;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Мушкилнарми;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Равони;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@28.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Зариби нуфузпазирии (Кф) кадом хок зиёдтар аст?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Реги хурддона;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$B)Регги шаuалдор;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Гилхок;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Торфи кампeсида;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Гардрег;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@29.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Ба хок{ои калонпора ё лундасанг{о кадом хок{о дохиланд?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Зарра{ое, ки андозаашон аз 200мм зиёд ва вазнашон аз 505 зиёд;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$B)Зарра{ое, ки андозаашон аз 10мм зиёд ва вазнашон аз 50% зиёд;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Зарра{ое, ки андозаашон аз 2мм зиёд ва вазнашон аз 50%зиёд;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Зарра{ое, ки андозаашон аз 200мм зиёд ва вазнашон аз 50%кам;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Зарра{ое, ки андозаашон аз 10мм зиёд ва вазнашон аз 75%;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@30.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 хок{ои реги бо кадом нишондод муайян карда мешавад?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аз таркиби гранулометрии ( uелакии) хок{ои реги;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$B)аз зичии хок{ои реги;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аз ковокии хок{о;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аз дараxаи намноки;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бо бузургии зариби нуфузпазири;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Муrовимати {исобии (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R</w:t>
      </w:r>
      <w:r w:rsidRPr="003E2F70">
        <w:rPr>
          <w:rFonts w:ascii="Times New Roman Tj" w:hAnsi="Times New Roman Tj" w:cs="Times New Roman Tajik 1.0"/>
          <w:sz w:val="18"/>
          <w:szCs w:val="18"/>
        </w:rPr>
        <w:t>) кадом хок{ои зерин, дар муrоиса, зиёдтар аст?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Хоки сахрадори муста{камиаш кам;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$B)Хоки са{радори мустахкамиаш;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Регхоки бо зариби ковокии е=0,5 ва дараxаи uилзатнокии 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1</w:t>
      </w:r>
      <w:r w:rsidRPr="003E2F70">
        <w:rPr>
          <w:rFonts w:ascii="Times New Roman Tj" w:hAnsi="Times New Roman Tj" w:cs="Times New Roman Tajik 1.0"/>
          <w:sz w:val="18"/>
          <w:szCs w:val="18"/>
        </w:rPr>
        <w:t>=0;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Гилхоки бо е=0,5 ва =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1</w:t>
      </w:r>
      <w:r w:rsidRPr="003E2F70">
        <w:rPr>
          <w:rFonts w:ascii="Times New Roman Tj" w:hAnsi="Times New Roman Tj" w:cs="Times New Roman Tajik 1.0"/>
          <w:sz w:val="18"/>
          <w:szCs w:val="18"/>
        </w:rPr>
        <w:t>0;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Гили бо е=0,6 ва 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1</w:t>
      </w:r>
      <w:r w:rsidRPr="003E2F70">
        <w:rPr>
          <w:rFonts w:ascii="Times New Roman Tj" w:hAnsi="Times New Roman Tj" w:cs="Times New Roman Tajik 1.0"/>
          <w:sz w:val="18"/>
          <w:szCs w:val="18"/>
        </w:rPr>
        <w:t>=0;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@32.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Кадом хок{о дорои часпиши хос (с) {астанд?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Реги шаuалдор;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$B)Хоки гардреги;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Хоки гилмонанд;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Хок{ои сахрадор;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Регги миёнадона;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@33.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Дараxаи uилзатнокии регхок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 xml:space="preserve">1 </w:t>
      </w:r>
      <w:r w:rsidRPr="003E2F70">
        <w:rPr>
          <w:rFonts w:ascii="Times New Roman Tj" w:hAnsi="Times New Roman Tj" w:cs="Times New Roman Tajik 1.0"/>
          <w:sz w:val="18"/>
          <w:szCs w:val="18"/>
        </w:rPr>
        <w:t>&lt;0, {олати хокро муайян кунед?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Равони;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Нимсахти;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Нимнарми;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@34.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Кадоме аз ин ифода{о ба таuйири шакли фурeрави таълуr дорад?</w:t>
      </w:r>
    </w:p>
    <w:p w:rsidR="00DE3F78" w:rsidRPr="003E2F70" w:rsidRDefault="00DE3F78" w:rsidP="000B313A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10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34.8pt" o:ole="">
            <v:imagedata r:id="rId4" o:title=""/>
          </v:shape>
          <o:OLEObject Type="Embed" ProgID="Equation.3" ShapeID="_x0000_i1025" DrawAspect="Content" ObjectID="_1795417595" r:id="rId5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0B313A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999" w:dyaOrig="700">
          <v:shape id="_x0000_i1026" type="#_x0000_t75" style="width:48.6pt;height:34.8pt" o:ole="">
            <v:imagedata r:id="rId6" o:title=""/>
          </v:shape>
          <o:OLEObject Type="Embed" ProgID="Equation.3" ShapeID="_x0000_i1026" DrawAspect="Content" ObjectID="_1795417596" r:id="rId7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0B313A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1180" w:dyaOrig="700">
          <v:shape id="_x0000_i1027" type="#_x0000_t75" style="width:57.6pt;height:34.8pt" o:ole="">
            <v:imagedata r:id="rId8" o:title=""/>
          </v:shape>
          <o:OLEObject Type="Embed" ProgID="Equation.3" ShapeID="_x0000_i1027" DrawAspect="Content" ObjectID="_1795417597" r:id="rId9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0B313A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1140" w:dyaOrig="700">
          <v:shape id="_x0000_i1028" type="#_x0000_t75" style="width:57pt;height:34.8pt" o:ole="">
            <v:imagedata r:id="rId10" o:title=""/>
          </v:shape>
          <o:OLEObject Type="Embed" ProgID="Equation.3" ShapeID="_x0000_i1028" DrawAspect="Content" ObjectID="_1795417598" r:id="rId11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0B313A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940" w:dyaOrig="340">
          <v:shape id="_x0000_i1029" type="#_x0000_t75" style="width:45.6pt;height:17.4pt" o:ole="">
            <v:imagedata r:id="rId12" o:title=""/>
          </v:shape>
          <o:OLEObject Type="Embed" ProgID="Equation.3" ShapeID="_x0000_i1029" DrawAspect="Content" ObjectID="_1795417599" r:id="rId13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@35.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Дараxаи намнокии (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S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ч</w:t>
      </w:r>
      <w:r w:rsidRPr="003E2F70">
        <w:rPr>
          <w:rFonts w:ascii="Times New Roman Tj" w:hAnsi="Times New Roman Tj" w:cs="Times New Roman Tajik 1.0"/>
          <w:sz w:val="18"/>
          <w:szCs w:val="18"/>
        </w:rPr>
        <w:t>) хок аз 0,8 зиёд аст Ба кадом намуди хок аз рeи намноки мувофиrа мекунад?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Ба хоки намнокиаш паст;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$B)Ба хоки намнокиаш миёна;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Ба хоки намнокиаш баланд;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Ба хоки сахт;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Ба хоки xоришаванда;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@36.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Ба сангреза{о ( сангмайда{о) кадом хок{о дохиланд?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Зарра{оибо андозаи&gt;10мм ва вазни &gt; 50%;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$B)Зарра{оибо андозаи &gt;2мм ва вазни 50%;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Зарра{о ибо андозаи &gt; 200мм ва вазни&gt;25%;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зарра{оибо андозаи &gt;10мм ва вазни &gt;75%;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Зарра{ои бо андозаи &gt; 10мм ва вазни &lt; 50%;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@37.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Кадом аз формула{ои зерин барои {исоби фeрунишинии та{курси росткуни бо усули таuйири шакли чандири истифода мешавад?</w:t>
      </w:r>
    </w:p>
    <w:p w:rsidR="00DE3F78" w:rsidRPr="003E2F70" w:rsidRDefault="00DE3F78" w:rsidP="00791702">
      <w:pPr>
        <w:tabs>
          <w:tab w:val="num" w:pos="0"/>
        </w:tabs>
        <w:spacing w:after="0" w:line="240" w:lineRule="auto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1320" w:dyaOrig="700">
          <v:shape id="_x0000_i1030" type="#_x0000_t75" style="width:64.2pt;height:33.6pt" o:ole="">
            <v:imagedata r:id="rId14" o:title=""/>
          </v:shape>
          <o:OLEObject Type="Embed" ProgID="Equation.3" ShapeID="_x0000_i1030" DrawAspect="Content" ObjectID="_1795417600" r:id="rId15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791702">
      <w:pPr>
        <w:tabs>
          <w:tab w:val="num" w:pos="0"/>
        </w:tabs>
        <w:spacing w:after="0" w:line="240" w:lineRule="auto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1380" w:dyaOrig="700">
          <v:shape id="_x0000_i1031" type="#_x0000_t75" style="width:67.8pt;height:33.6pt" o:ole="">
            <v:imagedata r:id="rId16" o:title=""/>
          </v:shape>
          <o:OLEObject Type="Embed" ProgID="Equation.3" ShapeID="_x0000_i1031" DrawAspect="Content" ObjectID="_1795417601" r:id="rId17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791702">
      <w:pPr>
        <w:tabs>
          <w:tab w:val="num" w:pos="0"/>
        </w:tabs>
        <w:spacing w:after="0" w:line="240" w:lineRule="auto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1140" w:dyaOrig="680">
          <v:shape id="_x0000_i1032" type="#_x0000_t75" style="width:57pt;height:32.4pt" o:ole="">
            <v:imagedata r:id="rId18" o:title=""/>
          </v:shape>
          <o:OLEObject Type="Embed" ProgID="Equation.3" ShapeID="_x0000_i1032" DrawAspect="Content" ObjectID="_1795417602" r:id="rId19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791702">
      <w:pPr>
        <w:tabs>
          <w:tab w:val="num" w:pos="0"/>
        </w:tabs>
        <w:spacing w:after="0" w:line="240" w:lineRule="auto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1440" w:dyaOrig="700">
          <v:shape id="_x0000_i1033" type="#_x0000_t75" style="width:1in;height:33.6pt" o:ole="">
            <v:imagedata r:id="rId20" o:title=""/>
          </v:shape>
          <o:OLEObject Type="Embed" ProgID="Equation.3" ShapeID="_x0000_i1033" DrawAspect="Content" ObjectID="_1795417603" r:id="rId21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791702">
      <w:pPr>
        <w:tabs>
          <w:tab w:val="num" w:pos="0"/>
        </w:tabs>
        <w:spacing w:after="0" w:line="240" w:lineRule="auto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1380" w:dyaOrig="360">
          <v:shape id="_x0000_i1034" type="#_x0000_t75" style="width:67.8pt;height:18pt" o:ole="">
            <v:imagedata r:id="rId22" o:title=""/>
          </v:shape>
          <o:OLEObject Type="Embed" ProgID="Equation.3" ShapeID="_x0000_i1034" DrawAspect="Content" ObjectID="_1795417604" r:id="rId23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@38.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Во{иди ченаки rабулшудаи (дар сохтмон) бор{ои берунаи таъсиркунанда?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тонн;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$B)кг;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кН;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МПа;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т/м</w:t>
      </w:r>
      <w:r w:rsidRPr="003E2F70">
        <w:rPr>
          <w:rFonts w:ascii="Times New Roman Tj" w:hAnsi="Times New Roman Tj" w:cs="Times New Roman Tajik 1.0"/>
          <w:sz w:val="18"/>
          <w:szCs w:val="18"/>
          <w:vertAlign w:val="superscript"/>
        </w:rPr>
        <w:t>2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@39.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Дараxаи uилзатнокии гил 0,5&lt;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  <w:u w:val="single"/>
        </w:rPr>
        <w:t>&lt;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 0,75,{олати хокро муайян кунед?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Нимсахти;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Мушкилнарми;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Нимнарми;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@40.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Дараxаи намнокии пасти хокро муайян кунед, агар?</w:t>
      </w:r>
    </w:p>
    <w:p w:rsidR="00DE3F78" w:rsidRPr="003E2F70" w:rsidRDefault="00DE3F78" w:rsidP="001544ED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40">
          <v:shape id="_x0000_i1035" type="#_x0000_t75" style="width:69pt;height:17.4pt" o:ole="">
            <v:imagedata r:id="rId24" o:title=""/>
          </v:shape>
          <o:OLEObject Type="Embed" ProgID="Equation.3" ShapeID="_x0000_i1035" DrawAspect="Content" ObjectID="_1795417605" r:id="rId25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1544ED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219" w:dyaOrig="340">
          <v:shape id="_x0000_i1036" type="#_x0000_t75" style="width:60.6pt;height:17.4pt" o:ole="">
            <v:imagedata r:id="rId26" o:title=""/>
          </v:shape>
          <o:OLEObject Type="Embed" ProgID="Equation.3" ShapeID="_x0000_i1036" DrawAspect="Content" ObjectID="_1795417606" r:id="rId27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1544ED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59" w:dyaOrig="340">
          <v:shape id="_x0000_i1037" type="#_x0000_t75" style="width:66.6pt;height:17.4pt" o:ole="">
            <v:imagedata r:id="rId28" o:title=""/>
          </v:shape>
          <o:OLEObject Type="Embed" ProgID="Equation.3" ShapeID="_x0000_i1037" DrawAspect="Content" ObjectID="_1795417607" r:id="rId29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1544ED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20" w:dyaOrig="340">
          <v:shape id="_x0000_i1038" type="#_x0000_t75" style="width:39.6pt;height:17.4pt" o:ole="">
            <v:imagedata r:id="rId30" o:title=""/>
          </v:shape>
          <o:OLEObject Type="Embed" ProgID="Equation.3" ShapeID="_x0000_i1038" DrawAspect="Content" ObjectID="_1795417608" r:id="rId31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1544ED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59" w:dyaOrig="340">
          <v:shape id="_x0000_i1039" type="#_x0000_t75" style="width:42.6pt;height:17.4pt" o:ole="">
            <v:imagedata r:id="rId32" o:title=""/>
          </v:shape>
          <o:OLEObject Type="Embed" ProgID="Equation.3" ShapeID="_x0000_i1039" DrawAspect="Content" ObjectID="_1795417609" r:id="rId33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Номгeи хокро муайян кунед, агар адади нарми (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I</w:t>
      </w:r>
      <w:r w:rsidRPr="003E2F70">
        <w:rPr>
          <w:rFonts w:ascii="Times New Roman Tj" w:hAnsi="Times New Roman Tj" w:cs="Times New Roman Tajik 1.0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 w:cs="Times New Roman Tajik 1.0"/>
          <w:sz w:val="18"/>
          <w:szCs w:val="18"/>
        </w:rPr>
        <w:t>) баробари 14% бошад?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Регхок;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$B)Гилхок;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Гил;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Гардрег;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Реги шаuали;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@42.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Муrовимати {исобии (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300" w:dyaOrig="360">
          <v:shape id="_x0000_i1040" type="#_x0000_t75" style="width:15pt;height:18pt" o:ole="">
            <v:imagedata r:id="rId34" o:title=""/>
          </v:shape>
          <o:OLEObject Type="Embed" ProgID="Equation.3" ShapeID="_x0000_i1040" DrawAspect="Content" ObjectID="_1795417610" r:id="rId3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) кадом хок{ои зерин камтар аст?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Шаuалсанг бо пуркунандаи гардугили ва дараxаи uилзатнокиаш </w:t>
      </w:r>
      <w:r w:rsidRPr="003E2F70">
        <w:rPr>
          <w:rFonts w:ascii="Times New Roman Tj" w:hAnsi="Times New Roman Tj"/>
          <w:position w:val="-12"/>
          <w:sz w:val="18"/>
          <w:szCs w:val="18"/>
          <w:lang w:val="en-US"/>
        </w:rPr>
        <w:object w:dxaOrig="800" w:dyaOrig="360">
          <v:shape id="_x0000_i1041" type="#_x0000_t75" style="width:39pt;height:18pt" o:ole="">
            <v:imagedata r:id="rId36" o:title=""/>
          </v:shape>
          <o:OLEObject Type="Embed" ProgID="Equation.3" ShapeID="_x0000_i1041" DrawAspect="Content" ObjectID="_1795417611" r:id="rId3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$B)Шаuалсанг бо пуркунандаи гардугили ва дараxаи uилзатнокиаш </w:t>
      </w:r>
      <w:r w:rsidRPr="003E2F70">
        <w:rPr>
          <w:rFonts w:ascii="Times New Roman Tj" w:hAnsi="Times New Roman Tj"/>
          <w:position w:val="-12"/>
          <w:sz w:val="18"/>
          <w:szCs w:val="18"/>
          <w:lang w:val="en-US"/>
        </w:rPr>
        <w:object w:dxaOrig="1460" w:dyaOrig="360">
          <v:shape id="_x0000_i1042" type="#_x0000_t75" style="width:70.2pt;height:18pt" o:ole="">
            <v:imagedata r:id="rId38" o:title=""/>
          </v:shape>
          <o:OLEObject Type="Embed" ProgID="Equation.3" ShapeID="_x0000_i1042" DrawAspect="Content" ObjectID="_1795417612" r:id="rId3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Сангреза бо пуркунандаи реги;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Сангреза бо пуркунандаи гардугили ва дараxаи uилзатнокиаш</w:t>
      </w:r>
      <w:r w:rsidRPr="003E2F70">
        <w:rPr>
          <w:rFonts w:ascii="Times New Roman Tj" w:hAnsi="Times New Roman Tj"/>
          <w:position w:val="-12"/>
          <w:sz w:val="18"/>
          <w:szCs w:val="18"/>
          <w:lang w:val="en-US"/>
        </w:rPr>
        <w:object w:dxaOrig="800" w:dyaOrig="360">
          <v:shape id="_x0000_i1043" type="#_x0000_t75" style="width:39pt;height:18pt" o:ole="">
            <v:imagedata r:id="rId36" o:title=""/>
          </v:shape>
          <o:OLEObject Type="Embed" ProgID="Equation.3" ShapeID="_x0000_i1043" DrawAspect="Content" ObjectID="_1795417613" r:id="rId40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Сангреза бо пуркунандаи гардугили ва дараxаи uилзатнокиаш</w:t>
      </w:r>
      <w:r w:rsidRPr="003E2F70">
        <w:rPr>
          <w:rFonts w:ascii="Times New Roman Tj" w:hAnsi="Times New Roman Tj"/>
          <w:position w:val="-12"/>
          <w:sz w:val="18"/>
          <w:szCs w:val="18"/>
          <w:lang w:val="en-US"/>
        </w:rPr>
        <w:object w:dxaOrig="1460" w:dyaOrig="360">
          <v:shape id="_x0000_i1044" type="#_x0000_t75" style="width:70.2pt;height:18pt" o:ole="">
            <v:imagedata r:id="rId38" o:title=""/>
          </v:shape>
          <o:OLEObject Type="Embed" ProgID="Equation.3" ShapeID="_x0000_i1044" DrawAspect="Content" ObjectID="_1795417614" r:id="rId4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@43.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Зичии хоки хушк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499" w:dyaOrig="360">
          <v:shape id="_x0000_i1045" type="#_x0000_t75" style="width:24pt;height:18pt" o:ole="">
            <v:imagedata r:id="rId42" o:title=""/>
          </v:shape>
          <o:OLEObject Type="Embed" ProgID="Equation.3" ShapeID="_x0000_i1045" DrawAspect="Content" ObjectID="_1795417615" r:id="rId4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 барои сохтмон, {амчун асос, тавсияшаванда?</w:t>
      </w:r>
    </w:p>
    <w:p w:rsidR="00DE3F78" w:rsidRPr="003E2F70" w:rsidRDefault="00DE3F78" w:rsidP="008E34F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20"/>
          <w:sz w:val="18"/>
          <w:szCs w:val="18"/>
        </w:rPr>
        <w:object w:dxaOrig="1579" w:dyaOrig="499">
          <v:shape id="_x0000_i1046" type="#_x0000_t75" style="width:76.8pt;height:24pt" o:ole="">
            <v:imagedata r:id="rId44" o:title=""/>
          </v:shape>
          <o:OLEObject Type="Embed" ProgID="Equation.3" ShapeID="_x0000_i1046" DrawAspect="Content" ObjectID="_1795417616" r:id="rId45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8E34F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20"/>
          <w:sz w:val="18"/>
          <w:szCs w:val="18"/>
        </w:rPr>
        <w:object w:dxaOrig="1579" w:dyaOrig="499">
          <v:shape id="_x0000_i1047" type="#_x0000_t75" style="width:76.8pt;height:24pt" o:ole="">
            <v:imagedata r:id="rId46" o:title=""/>
          </v:shape>
          <o:OLEObject Type="Embed" ProgID="Equation.3" ShapeID="_x0000_i1047" DrawAspect="Content" ObjectID="_1795417617" r:id="rId47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8E34F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20"/>
          <w:sz w:val="18"/>
          <w:szCs w:val="18"/>
        </w:rPr>
        <w:object w:dxaOrig="1579" w:dyaOrig="499">
          <v:shape id="_x0000_i1048" type="#_x0000_t75" style="width:76.8pt;height:24pt" o:ole="">
            <v:imagedata r:id="rId48" o:title=""/>
          </v:shape>
          <o:OLEObject Type="Embed" ProgID="Equation.3" ShapeID="_x0000_i1048" DrawAspect="Content" ObjectID="_1795417618" r:id="rId49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8E34F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20"/>
          <w:sz w:val="18"/>
          <w:szCs w:val="18"/>
        </w:rPr>
        <w:object w:dxaOrig="1460" w:dyaOrig="499">
          <v:shape id="_x0000_i1049" type="#_x0000_t75" style="width:70.2pt;height:24pt" o:ole="">
            <v:imagedata r:id="rId50" o:title=""/>
          </v:shape>
          <o:OLEObject Type="Embed" ProgID="Equation.3" ShapeID="_x0000_i1049" DrawAspect="Content" ObjectID="_1795417619" r:id="rId51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8E34F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20"/>
          <w:sz w:val="18"/>
          <w:szCs w:val="18"/>
        </w:rPr>
        <w:object w:dxaOrig="1320" w:dyaOrig="499">
          <v:shape id="_x0000_i1050" type="#_x0000_t75" style="width:64.2pt;height:24pt" o:ole="">
            <v:imagedata r:id="rId52" o:title=""/>
          </v:shape>
          <o:OLEObject Type="Embed" ProgID="Equation.3" ShapeID="_x0000_i1050" DrawAspect="Content" ObjectID="_1795417620" r:id="rId53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@44.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Дараxаи uилзатнокии регхок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960" w:dyaOrig="380">
          <v:shape id="_x0000_i1051" type="#_x0000_t75" style="width:48.6pt;height:18pt" o:ole="">
            <v:imagedata r:id="rId54" o:title=""/>
          </v:shape>
          <o:OLEObject Type="Embed" ProgID="Equation.3" ShapeID="_x0000_i1051" DrawAspect="Content" ObjectID="_1795417621" r:id="rId5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 {олати хокро муайян кунед?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Равони;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Нимсахти;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Нимнарми;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@45.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Миrдори зарра{ои диаметрашон аз 0,1мм зиёд буда аз 75% кам аст. Ба кадом хок{о таълуr дорад?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Регги шаuалдор;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$B)Реги калондона;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$C) Регги миёнадона;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>) Реги хурддона;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$E) Гардрег;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@46.</w:t>
      </w:r>
    </w:p>
    <w:p w:rsidR="00DE3F78" w:rsidRPr="003E2F70" w:rsidRDefault="00DE3F78" w:rsidP="00314064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Реги ша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алдори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314064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052" type="#_x0000_t75" style="width:42.6pt;height:15.6pt" o:ole="">
            <v:imagedata r:id="rId56" o:title=""/>
          </v:shape>
          <o:OLEObject Type="Embed" ProgID="Equation.3" ShapeID="_x0000_i1052" DrawAspect="Content" ObjectID="_1795417622" r:id="rId57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314064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053" type="#_x0000_t75" style="width:69pt;height:15.6pt" o:ole="">
            <v:imagedata r:id="rId58" o:title=""/>
          </v:shape>
          <o:OLEObject Type="Embed" ProgID="Equation.3" ShapeID="_x0000_i1053" DrawAspect="Content" ObjectID="_1795417623" r:id="rId59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314064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40" w:dyaOrig="320">
          <v:shape id="_x0000_i1054" type="#_x0000_t75" style="width:36pt;height:15.6pt" o:ole="">
            <v:imagedata r:id="rId60" o:title=""/>
          </v:shape>
          <o:OLEObject Type="Embed" ProgID="Equation.3" ShapeID="_x0000_i1054" DrawAspect="Content" ObjectID="_1795417624" r:id="rId61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314064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055" type="#_x0000_t75" style="width:36.6pt;height:15.6pt" o:ole="">
            <v:imagedata r:id="rId62" o:title=""/>
          </v:shape>
          <o:OLEObject Type="Embed" ProgID="Equation.3" ShapeID="_x0000_i1055" DrawAspect="Content" ObjectID="_1795417625" r:id="rId63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314064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056" type="#_x0000_t75" style="width:42.6pt;height:15.6pt" o:ole="">
            <v:imagedata r:id="rId64" o:title=""/>
          </v:shape>
          <o:OLEObject Type="Embed" ProgID="Equation.3" ShapeID="_x0000_i1056" DrawAspect="Content" ObjectID="_1795417626" r:id="rId65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@47.</w:t>
      </w:r>
    </w:p>
    <w:p w:rsidR="00DE3F78" w:rsidRPr="003E2F70" w:rsidRDefault="00DE3F78" w:rsidP="00D12FD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Вобастагии та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йири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шакл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sz w:val="18"/>
          <w:szCs w:val="18"/>
          <w:lang w:val="en-US"/>
        </w:rPr>
        <w:t>S</w:t>
      </w:r>
      <w:r w:rsidRPr="003E2F70">
        <w:rPr>
          <w:rFonts w:ascii="Times New Roman Tj" w:hAnsi="Times New Roman Tj"/>
          <w:sz w:val="18"/>
          <w:szCs w:val="18"/>
        </w:rPr>
        <w:t xml:space="preserve">) аз фишори фишурдакунанда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057" type="#_x0000_t75" style="width:18pt;height:17.4pt" o:ole="">
            <v:imagedata r:id="rId66" o:title=""/>
          </v:shape>
          <o:OLEObject Type="Embed" ProgID="Equation.3" ShapeID="_x0000_i1057" DrawAspect="Content" ObjectID="_1795417627" r:id="rId67"/>
        </w:object>
      </w:r>
      <w:r w:rsidRPr="003E2F70">
        <w:rPr>
          <w:rFonts w:ascii="Times New Roman Tj" w:hAnsi="Times New Roman Tj"/>
          <w:sz w:val="18"/>
          <w:szCs w:val="18"/>
        </w:rPr>
        <w:t xml:space="preserve"> дар мар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алаи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зичшав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?</w:t>
      </w:r>
    </w:p>
    <w:p w:rsidR="00DE3F78" w:rsidRPr="003E2F70" w:rsidRDefault="00DE3F78" w:rsidP="00D12FD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Хатт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D12FD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айрихатт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D12FD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Вобастаги надорад;</w:t>
      </w:r>
    </w:p>
    <w:p w:rsidR="00DE3F78" w:rsidRPr="003E2F70" w:rsidRDefault="00DE3F78" w:rsidP="00D12FD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Ка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хатт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D12FD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@48.</w:t>
      </w:r>
    </w:p>
    <w:p w:rsidR="00DE3F78" w:rsidRPr="003E2F70" w:rsidRDefault="00DE3F78" w:rsidP="0046148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  <w:lang w:val="tg-Cyrl-TJ"/>
        </w:rPr>
        <w:t xml:space="preserve"> </w:t>
      </w:r>
      <w:r w:rsidRPr="003E2F70">
        <w:rPr>
          <w:rFonts w:ascii="Times New Roman Tj" w:hAnsi="Times New Roman Tj"/>
          <w:sz w:val="18"/>
          <w:szCs w:val="18"/>
        </w:rPr>
        <w:t>аз формула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зерин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усули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Arial-Tajik"/>
          <w:sz w:val="18"/>
          <w:szCs w:val="18"/>
        </w:rPr>
        <w:t>x</w:t>
      </w:r>
      <w:r w:rsidRPr="003E2F70">
        <w:rPr>
          <w:rFonts w:ascii="Times New Roman Tj" w:hAnsi="Times New Roman Tj"/>
          <w:sz w:val="18"/>
          <w:szCs w:val="18"/>
        </w:rPr>
        <w:t>амъбасти 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ало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истифода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6148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2"/>
          <w:sz w:val="18"/>
          <w:szCs w:val="18"/>
          <w:lang w:val="en-US"/>
        </w:rPr>
        <w:object w:dxaOrig="1340" w:dyaOrig="360">
          <v:shape id="_x0000_i1058" type="#_x0000_t75" style="width:66.6pt;height:18pt" o:ole="">
            <v:imagedata r:id="rId68" o:title=""/>
          </v:shape>
          <o:OLEObject Type="Embed" ProgID="Equation.3" ShapeID="_x0000_i1058" DrawAspect="Content" ObjectID="_1795417628" r:id="rId69"/>
        </w:objec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</w:p>
    <w:p w:rsidR="00DE3F78" w:rsidRPr="003E2F70" w:rsidRDefault="00DE3F78" w:rsidP="0046148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32"/>
          <w:sz w:val="18"/>
          <w:szCs w:val="18"/>
          <w:lang w:val="en-US"/>
        </w:rPr>
        <w:object w:dxaOrig="1780" w:dyaOrig="700">
          <v:shape id="_x0000_i1059" type="#_x0000_t75" style="width:88.2pt;height:34.8pt" o:ole="">
            <v:imagedata r:id="rId70" o:title=""/>
          </v:shape>
          <o:OLEObject Type="Embed" ProgID="Equation.3" ShapeID="_x0000_i1059" DrawAspect="Content" ObjectID="_1795417629" r:id="rId71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6148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30"/>
          <w:sz w:val="18"/>
          <w:szCs w:val="18"/>
          <w:lang w:val="en-US"/>
        </w:rPr>
        <w:object w:dxaOrig="1480" w:dyaOrig="700">
          <v:shape id="_x0000_i1060" type="#_x0000_t75" style="width:73.2pt;height:34.8pt" o:ole="">
            <v:imagedata r:id="rId72" o:title=""/>
          </v:shape>
          <o:OLEObject Type="Embed" ProgID="Equation.3" ShapeID="_x0000_i1060" DrawAspect="Content" ObjectID="_1795417630" r:id="rId73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6148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32"/>
          <w:sz w:val="18"/>
          <w:szCs w:val="18"/>
          <w:lang w:val="en-US"/>
        </w:rPr>
        <w:object w:dxaOrig="1660" w:dyaOrig="700">
          <v:shape id="_x0000_i1061" type="#_x0000_t75" style="width:82.2pt;height:34.8pt" o:ole="">
            <v:imagedata r:id="rId74" o:title=""/>
          </v:shape>
          <o:OLEObject Type="Embed" ProgID="Equation.3" ShapeID="_x0000_i1061" DrawAspect="Content" ObjectID="_1795417631" r:id="rId75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61482">
      <w:pPr>
        <w:tabs>
          <w:tab w:val="num" w:pos="0"/>
        </w:tabs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28"/>
          <w:sz w:val="18"/>
          <w:szCs w:val="18"/>
          <w:lang w:val="en-US"/>
        </w:rPr>
        <w:object w:dxaOrig="1560" w:dyaOrig="680">
          <v:shape id="_x0000_i1062" type="#_x0000_t75" style="width:78pt;height:32.4pt" o:ole="">
            <v:imagedata r:id="rId76" o:title=""/>
          </v:shape>
          <o:OLEObject Type="Embed" ProgID="Equation.3" ShapeID="_x0000_i1062" DrawAspect="Content" ObjectID="_1795417632" r:id="rId77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@49.</w:t>
      </w:r>
    </w:p>
    <w:p w:rsidR="00DE3F78" w:rsidRPr="003E2F70" w:rsidRDefault="00DE3F78" w:rsidP="00AF2D58">
      <w:pPr>
        <w:tabs>
          <w:tab w:val="num" w:pos="0"/>
        </w:tabs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Вобастагии фишор аз 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беруна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таги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пастбунёд</w:t>
      </w:r>
      <w:r w:rsidRPr="003E2F70">
        <w:rPr>
          <w:rFonts w:ascii="Times New Roman Tj" w:hAnsi="Times New Roman Tj"/>
          <w:sz w:val="18"/>
          <w:szCs w:val="18"/>
        </w:rPr>
        <w:t>)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$A) Вобастаги надорад;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Бо 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беруна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паст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Бо 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беруна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йир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намеёбад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Таъсир надорад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Бо 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беруна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5677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@50.</w:t>
      </w:r>
    </w:p>
    <w:p w:rsidR="00DE3F78" w:rsidRPr="003E2F70" w:rsidRDefault="00DE3F78" w:rsidP="00D5677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300" w:dyaOrig="380">
          <v:shape id="_x0000_i1063" type="#_x0000_t75" style="width:63.6pt;height:18pt" o:ole="">
            <v:imagedata r:id="rId78" o:title=""/>
          </v:shape>
          <o:OLEObject Type="Embed" ProgID="Equation.3" ShapeID="_x0000_i1063" DrawAspect="Content" ObjectID="_1795417633" r:id="rId79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D56775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56775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56775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56775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D56775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Нармравон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5677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@51.</w:t>
      </w:r>
    </w:p>
    <w:p w:rsidR="00DE3F78" w:rsidRPr="003E2F70" w:rsidRDefault="00DE3F78" w:rsidP="00D56775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ченаки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абулшудаи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зариби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нуфузпазир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 w:cs="Times New Roman Tj"/>
          <w:sz w:val="18"/>
          <w:szCs w:val="18"/>
        </w:rPr>
        <w:t>К</w:t>
      </w:r>
      <w:r w:rsidRPr="003E2F70">
        <w:rPr>
          <w:rFonts w:ascii="Times New Roman Tj" w:hAnsi="Times New Roman Tj"/>
          <w:sz w:val="18"/>
          <w:szCs w:val="18"/>
          <w:vertAlign w:val="subscript"/>
        </w:rPr>
        <w:t>ф</w:t>
      </w:r>
      <w:r w:rsidRPr="003E2F70">
        <w:rPr>
          <w:rFonts w:ascii="Times New Roman Tj" w:hAnsi="Times New Roman Tj"/>
          <w:sz w:val="18"/>
          <w:szCs w:val="18"/>
        </w:rPr>
        <w:t>)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D5677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см/сек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47E5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м/сек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47E5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м/мин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47E5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м/шабонар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з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47E5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кг/см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2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@52.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Реги калондонаи зичиаш миёнаро муайян кунед, 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064" type="#_x0000_t75" style="width:42.6pt;height:15.6pt" o:ole="">
            <v:imagedata r:id="rId56" o:title=""/>
          </v:shape>
          <o:OLEObject Type="Embed" ProgID="Equation.3" ShapeID="_x0000_i1064" DrawAspect="Content" ObjectID="_1795417634" r:id="rId8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065" type="#_x0000_t75" style="width:69pt;height:15.6pt" o:ole="">
            <v:imagedata r:id="rId58" o:title=""/>
          </v:shape>
          <o:OLEObject Type="Embed" ProgID="Equation.3" ShapeID="_x0000_i1065" DrawAspect="Content" ObjectID="_1795417635" r:id="rId8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40" w:dyaOrig="320">
          <v:shape id="_x0000_i1066" type="#_x0000_t75" style="width:36pt;height:15.6pt" o:ole="">
            <v:imagedata r:id="rId82" o:title=""/>
          </v:shape>
          <o:OLEObject Type="Embed" ProgID="Equation.3" ShapeID="_x0000_i1066" DrawAspect="Content" ObjectID="_1795417636" r:id="rId8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067" type="#_x0000_t75" style="width:69pt;height:15.6pt" o:ole="">
            <v:imagedata r:id="rId84" o:title=""/>
          </v:shape>
          <o:OLEObject Type="Embed" ProgID="Equation.3" ShapeID="_x0000_i1067" DrawAspect="Content" ObjectID="_1795417637" r:id="rId8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068" type="#_x0000_t75" style="width:42.6pt;height:15.6pt" o:ole="">
            <v:imagedata r:id="rId86" o:title=""/>
          </v:shape>
          <o:OLEObject Type="Embed" ProgID="Equation.3" ShapeID="_x0000_i1068" DrawAspect="Content" ObjectID="_1795417638" r:id="rId8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@53.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олатитабиии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гилиро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агар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нишонди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андаи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420" w:dyaOrig="360">
          <v:shape id="_x0000_i1069" type="#_x0000_t75" style="width:21pt;height:18pt" o:ole="">
            <v:imagedata r:id="rId88" o:title=""/>
          </v:shape>
          <o:OLEObject Type="Embed" ProgID="Equation.3" ShapeID="_x0000_i1069" DrawAspect="Content" ObjectID="_1795417639" r:id="rId89"/>
        </w:object>
      </w:r>
      <w:r w:rsidRPr="003E2F70">
        <w:rPr>
          <w:rFonts w:ascii="Times New Roman Tj" w:hAnsi="Times New Roman Tj"/>
          <w:sz w:val="18"/>
          <w:szCs w:val="18"/>
        </w:rPr>
        <w:t xml:space="preserve"> аз 1 зиёд 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@54.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бунёди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вобастаг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Аз 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фаслии</w:t>
      </w:r>
      <w:r w:rsidRPr="003E2F70">
        <w:rPr>
          <w:rFonts w:ascii="Times New Roman Tj" w:hAnsi="Times New Roman Tj"/>
          <w:sz w:val="18"/>
          <w:szCs w:val="18"/>
        </w:rPr>
        <w:t xml:space="preserve"> яхбандии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Аз шароти геолог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гидрогеологиим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майлони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сохтмон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Аз бузург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хосияти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таъсиркунанда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Аз 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бунёди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пешак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сохташуда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 xml:space="preserve">Аз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амаи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вобастаги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боло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оварда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@55.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/>
          <w:sz w:val="18"/>
          <w:szCs w:val="18"/>
        </w:rPr>
        <w:t xml:space="preserve">аи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</w:t>
      </w:r>
      <w:r w:rsidRPr="003E2F70">
        <w:rPr>
          <w:rFonts w:ascii="Times New Roman Tj" w:hAnsi="Times New Roman Tj"/>
          <w:sz w:val="18"/>
          <w:szCs w:val="18"/>
        </w:rPr>
        <w:t xml:space="preserve">хок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940" w:dyaOrig="380">
          <v:shape id="_x0000_i1070" type="#_x0000_t75" style="width:45.6pt;height:18pt" o:ole="">
            <v:imagedata r:id="rId90" o:title=""/>
          </v:shape>
          <o:OLEObject Type="Embed" ProgID="Equation.3" ShapeID="_x0000_i1070" DrawAspect="Content" ObjectID="_1795417640" r:id="rId91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Нармравон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@56.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Нишондоди устувории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дарунии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соиш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60" w:dyaOrig="340">
          <v:shape id="_x0000_i1071" type="#_x0000_t75" style="width:18pt;height:17.4pt" o:ole="">
            <v:imagedata r:id="rId92" o:title=""/>
          </v:shape>
          <o:OLEObject Type="Embed" ProgID="Equation.3" ShapeID="_x0000_i1071" DrawAspect="Content" ObjectID="_1795417641" r:id="rId9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Часпиши хоси хок (с);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Пайвастии кристализатсион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дарунии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соиш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часпиш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5333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Зариби ковок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@57.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Реги миёнадонаи зич кадом аст, 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072" type="#_x0000_t75" style="width:69pt;height:15.6pt" o:ole="">
            <v:imagedata r:id="rId94" o:title=""/>
          </v:shape>
          <o:OLEObject Type="Embed" ProgID="Equation.3" ShapeID="_x0000_i1072" DrawAspect="Content" ObjectID="_1795417642" r:id="rId9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260" w:dyaOrig="320">
          <v:shape id="_x0000_i1073" type="#_x0000_t75" style="width:63pt;height:15.6pt" o:ole="">
            <v:imagedata r:id="rId96" o:title=""/>
          </v:shape>
          <o:OLEObject Type="Embed" ProgID="Equation.3" ShapeID="_x0000_i1073" DrawAspect="Content" ObjectID="_1795417643" r:id="rId9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074" type="#_x0000_t75" style="width:42.6pt;height:15.6pt" o:ole="">
            <v:imagedata r:id="rId98" o:title=""/>
          </v:shape>
          <o:OLEObject Type="Embed" ProgID="Equation.3" ShapeID="_x0000_i1074" DrawAspect="Content" ObjectID="_1795417644" r:id="rId9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075" type="#_x0000_t75" style="width:36.6pt;height:15.6pt" o:ole="">
            <v:imagedata r:id="rId100" o:title=""/>
          </v:shape>
          <o:OLEObject Type="Embed" ProgID="Equation.3" ShapeID="_x0000_i1075" DrawAspect="Content" ObjectID="_1795417645" r:id="rId10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076" type="#_x0000_t75" style="width:36.6pt;height:15.6pt" o:ole="">
            <v:imagedata r:id="rId102" o:title=""/>
          </v:shape>
          <o:OLEObject Type="Embed" ProgID="Equation.3" ShapeID="_x0000_i1076" DrawAspect="Content" ObjectID="_1795417646" r:id="rId10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@58.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639" w:dyaOrig="380">
          <v:shape id="_x0000_i1077" type="#_x0000_t75" style="width:31.2pt;height:18pt" o:ole="">
            <v:imagedata r:id="rId104" o:title=""/>
          </v:shape>
          <o:OLEObject Type="Embed" ProgID="Equation.3" ShapeID="_x0000_i1077" DrawAspect="Content" ObjectID="_1795417647" r:id="rId105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F013D0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@59.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Силикатгузор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самаранок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Дар зардхок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ковок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Дар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Дар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сероб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Дар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сахрадор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Дар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калондона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@60.</w:t>
      </w:r>
    </w:p>
    <w:p w:rsidR="00DE3F78" w:rsidRPr="003E2F70" w:rsidRDefault="00DE3F78" w:rsidP="00F013D0">
      <w:pPr>
        <w:tabs>
          <w:tab w:val="num" w:pos="0"/>
        </w:tabs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ченаки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г/см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/>
          <w:sz w:val="18"/>
          <w:szCs w:val="18"/>
        </w:rPr>
        <w:t>,т/м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г/см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2</w:t>
      </w:r>
      <w:r w:rsidRPr="003E2F70">
        <w:rPr>
          <w:rFonts w:ascii="Times New Roman Tj" w:hAnsi="Times New Roman Tj"/>
          <w:sz w:val="18"/>
          <w:szCs w:val="18"/>
        </w:rPr>
        <w:t>, т/м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2</w:t>
      </w:r>
      <w:r w:rsidRPr="003E2F70">
        <w:rPr>
          <w:rFonts w:ascii="Times New Roman Tj" w:hAnsi="Times New Roman Tj"/>
          <w:sz w:val="18"/>
          <w:szCs w:val="18"/>
        </w:rPr>
        <w:t>,;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кН/м, н/м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кПа, МПа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кг, тонн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013D0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миёнадонаи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ковок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078" type="#_x0000_t75" style="width:36.6pt;height:15.6pt" o:ole="">
            <v:imagedata r:id="rId106" o:title=""/>
          </v:shape>
          <o:OLEObject Type="Embed" ProgID="Equation.3" ShapeID="_x0000_i1078" DrawAspect="Content" ObjectID="_1795417648" r:id="rId10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079" type="#_x0000_t75" style="width:69pt;height:15.6pt" o:ole="">
            <v:imagedata r:id="rId94" o:title=""/>
          </v:shape>
          <o:OLEObject Type="Embed" ProgID="Equation.3" ShapeID="_x0000_i1079" DrawAspect="Content" ObjectID="_1795417649" r:id="rId108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080" type="#_x0000_t75" style="width:42.6pt;height:15.6pt" o:ole="">
            <v:imagedata r:id="rId98" o:title=""/>
          </v:shape>
          <o:OLEObject Type="Embed" ProgID="Equation.3" ShapeID="_x0000_i1080" DrawAspect="Content" ObjectID="_1795417650" r:id="rId10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40" w:dyaOrig="320">
          <v:shape id="_x0000_i1081" type="#_x0000_t75" style="width:36pt;height:15.6pt" o:ole="">
            <v:imagedata r:id="rId110" o:title=""/>
          </v:shape>
          <o:OLEObject Type="Embed" ProgID="Equation.3" ShapeID="_x0000_i1081" DrawAspect="Content" ObjectID="_1795417651" r:id="rId11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082" type="#_x0000_t75" style="width:69pt;height:15.6pt" o:ole="">
            <v:imagedata r:id="rId112" o:title=""/>
          </v:shape>
          <o:OLEObject Type="Embed" ProgID="Equation.3" ShapeID="_x0000_i1082" DrawAspect="Content" ObjectID="_1795417652" r:id="rId11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@62.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ияти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усули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амъбасти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D634BD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Фурунишини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ало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ида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 w:cs="Times New Roman Tj"/>
          <w:sz w:val="18"/>
          <w:szCs w:val="18"/>
        </w:rPr>
        <w:t>элементар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)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геолог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ёфта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афсиашон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0,4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180" w:dyaOrig="220">
          <v:shape id="_x0000_i1083" type="#_x0000_t75" style="width:8.4pt;height:15.6pt" o:ole="">
            <v:imagedata r:id="rId114" o:title=""/>
          </v:shape>
          <o:OLEObject Type="Embed" ProgID="Equation.3" ShapeID="_x0000_i1083" DrawAspect="Content" ObjectID="_1795417653" r:id="rId115"/>
        </w:objec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180" w:dyaOrig="220">
          <v:shape id="_x0000_i1084" type="#_x0000_t75" style="width:8.4pt;height:15.6pt" o:ole="">
            <v:imagedata r:id="rId114" o:title=""/>
          </v:shape>
          <o:OLEObject Type="Embed" ProgID="Equation.3" ShapeID="_x0000_i1084" DrawAspect="Content" ObjectID="_1795417654" r:id="rId116"/>
        </w:object>
      </w:r>
      <w:r w:rsidRPr="003E2F70">
        <w:rPr>
          <w:rFonts w:ascii="Times New Roman Tj" w:hAnsi="Times New Roman Tj"/>
          <w:sz w:val="18"/>
          <w:szCs w:val="18"/>
        </w:rPr>
        <w:t>- бариита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) </w:t>
      </w:r>
      <w:r w:rsidRPr="003E2F70">
        <w:rPr>
          <w:rFonts w:ascii="Times New Roman Tj" w:hAnsi="Times New Roman Tj" w:cs="Times New Roman Tj"/>
          <w:sz w:val="18"/>
          <w:szCs w:val="18"/>
        </w:rPr>
        <w:t>зиёд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набуда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ёфта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ало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удуди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геолог</w:t>
      </w:r>
      <w:r w:rsidRPr="003E2F70">
        <w:rPr>
          <w:rFonts w:ascii="Times New Roman" w:hAnsi="Times New Roman"/>
          <w:sz w:val="18"/>
          <w:szCs w:val="18"/>
        </w:rPr>
        <w:t>ӣҷ</w:t>
      </w:r>
      <w:r w:rsidRPr="003E2F70">
        <w:rPr>
          <w:rFonts w:ascii="Times New Roman Tj" w:hAnsi="Times New Roman Tj" w:cs="Times New Roman Tj"/>
          <w:sz w:val="18"/>
          <w:szCs w:val="18"/>
        </w:rPr>
        <w:t>ойгир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шудааст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j"/>
          <w:sz w:val="18"/>
          <w:szCs w:val="18"/>
        </w:rPr>
        <w:t>барои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ало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афсиашон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баробар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вакамаз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560" w:dyaOrig="320">
          <v:shape id="_x0000_i1085" type="#_x0000_t75" style="width:27.6pt;height:17.4pt" o:ole="">
            <v:imagedata r:id="rId117" o:title=""/>
          </v:shape>
          <o:OLEObject Type="Embed" ProgID="Equation.3" ShapeID="_x0000_i1085" DrawAspect="Content" ObjectID="_1795417655" r:id="rId118"/>
        </w:objec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180" w:dyaOrig="220">
          <v:shape id="_x0000_i1086" type="#_x0000_t75" style="width:8.4pt;height:15.6pt" o:ole="">
            <v:imagedata r:id="rId114" o:title=""/>
          </v:shape>
          <o:OLEObject Type="Embed" ProgID="Equation.3" ShapeID="_x0000_i1086" DrawAspect="Content" ObjectID="_1795417656" r:id="rId119"/>
        </w:object>
      </w:r>
      <w:r w:rsidRPr="003E2F70">
        <w:rPr>
          <w:rFonts w:ascii="Times New Roman Tj" w:hAnsi="Times New Roman Tj"/>
          <w:sz w:val="18"/>
          <w:szCs w:val="18"/>
        </w:rPr>
        <w:t xml:space="preserve">дар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удуди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геолог</w:t>
      </w:r>
      <w:r w:rsidRPr="003E2F70">
        <w:rPr>
          <w:rFonts w:ascii="Times New Roman" w:hAnsi="Times New Roman"/>
          <w:sz w:val="18"/>
          <w:szCs w:val="18"/>
        </w:rPr>
        <w:t>ӣҷ</w:t>
      </w:r>
      <w:r w:rsidRPr="003E2F70">
        <w:rPr>
          <w:rFonts w:ascii="Times New Roman Tj" w:hAnsi="Times New Roman Tj" w:cs="Times New Roman Tj"/>
          <w:sz w:val="18"/>
          <w:szCs w:val="18"/>
        </w:rPr>
        <w:t>ойдошта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ёфта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мешаванд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амъбаст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@63.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Ф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рунишинии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sz w:val="18"/>
          <w:szCs w:val="18"/>
          <w:lang w:val="en-US"/>
        </w:rPr>
        <w:t>S</w:t>
      </w:r>
      <w:r w:rsidRPr="003E2F70">
        <w:rPr>
          <w:rFonts w:ascii="Times New Roman Tj" w:hAnsi="Times New Roman Tj"/>
          <w:sz w:val="18"/>
          <w:szCs w:val="18"/>
        </w:rPr>
        <w:t>) аз ф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рунишини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меъёр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360" w:dyaOrig="380">
          <v:shape id="_x0000_i1087" type="#_x0000_t75" style="width:18pt;height:18pt" o:ole="">
            <v:imagedata r:id="rId120" o:title=""/>
          </v:shape>
          <o:OLEObject Type="Embed" ProgID="Equation.3" ShapeID="_x0000_i1087" DrawAspect="Content" ObjectID="_1795417657" r:id="rId121"/>
        </w:object>
      </w:r>
      <w:r w:rsidRPr="003E2F70">
        <w:rPr>
          <w:rFonts w:ascii="Times New Roman Tj" w:hAnsi="Times New Roman Tj"/>
          <w:sz w:val="18"/>
          <w:szCs w:val="18"/>
        </w:rPr>
        <w:t>) барои иншооти ом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хташаванда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шудааст</w:t>
      </w:r>
      <w:r w:rsidRPr="003E2F70">
        <w:rPr>
          <w:rFonts w:ascii="Times New Roman Tj" w:hAnsi="Times New Roman Tj"/>
          <w:sz w:val="18"/>
          <w:szCs w:val="18"/>
        </w:rPr>
        <w:t xml:space="preserve">. </w:t>
      </w:r>
      <w:r w:rsidRPr="003E2F70">
        <w:rPr>
          <w:rFonts w:ascii="Times New Roman Tj" w:hAnsi="Times New Roman Tj" w:cs="Times New Roman Tj"/>
          <w:sz w:val="18"/>
          <w:szCs w:val="18"/>
        </w:rPr>
        <w:t>Хулоса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D634BD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Бунёди иншоот дар инмайдони сохтмон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имконпазир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фаъоли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зичшавандаи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пурра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муста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кам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кардан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лозим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Ба 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куси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урбунёд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гузаштан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лозим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дуди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зери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ё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иншоо</w:t>
      </w:r>
      <w:r w:rsidRPr="003E2F70">
        <w:rPr>
          <w:rFonts w:ascii="Times New Roman Tj" w:hAnsi="Times New Roman Tj"/>
          <w:sz w:val="18"/>
          <w:szCs w:val="18"/>
        </w:rPr>
        <w:t>т, ки 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меди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муста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камкардан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лозим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Сохти иншоотро пур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уват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карда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лозим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@64.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 xml:space="preserve">Намуд ва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агар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адади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980" w:dyaOrig="340">
          <v:shape id="_x0000_i1088" type="#_x0000_t75" style="width:48.6pt;height:17.4pt" o:ole="">
            <v:imagedata r:id="rId122" o:title=""/>
          </v:shape>
          <o:OLEObject Type="Embed" ProgID="Equation.3" ShapeID="_x0000_i1088" DrawAspect="Content" ObjectID="_1795417658" r:id="rId123"/>
        </w:object>
      </w:r>
      <w:r w:rsidRPr="003E2F70">
        <w:rPr>
          <w:rFonts w:ascii="Times New Roman Tj" w:hAnsi="Times New Roman Tj"/>
          <w:sz w:val="18"/>
          <w:szCs w:val="18"/>
        </w:rPr>
        <w:t xml:space="preserve"> ва нишондоди 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800" w:dyaOrig="360">
          <v:shape id="_x0000_i1089" type="#_x0000_t75" style="width:39pt;height:18pt" o:ole="">
            <v:imagedata r:id="rId124" o:title=""/>
          </v:shape>
          <o:OLEObject Type="Embed" ProgID="Equation.3" ShapeID="_x0000_i1089" DrawAspect="Content" ObjectID="_1795417659" r:id="rId125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Регхоки нимсахт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Гилхоки равон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нимнарм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Гили мушкилнарм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Гилхоки 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@65.</w:t>
      </w:r>
    </w:p>
    <w:p w:rsidR="00DE3F78" w:rsidRPr="003E2F70" w:rsidRDefault="00DE3F78" w:rsidP="007A6713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овимати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580" w:dyaOrig="360">
          <v:shape id="_x0000_i1090" type="#_x0000_t75" style="width:28.2pt;height:18pt" o:ole="">
            <v:imagedata r:id="rId126" o:title=""/>
          </v:shape>
          <o:OLEObject Type="Embed" ProgID="Equation.3" ShapeID="_x0000_i1090" DrawAspect="Content" ObjectID="_1795417660" r:id="rId127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будан камтар 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7A6713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Регхоки бо зариби ковок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740" w:dyaOrig="320">
          <v:shape id="_x0000_i1091" type="#_x0000_t75" style="width:36pt;height:18pt" o:ole="">
            <v:imagedata r:id="rId128" o:title=""/>
          </v:shape>
          <o:OLEObject Type="Embed" ProgID="Equation.3" ShapeID="_x0000_i1091" DrawAspect="Content" ObjectID="_1795417661" r:id="rId12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Гилхоки бо зариби ковок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680" w:dyaOrig="320">
          <v:shape id="_x0000_i1092" type="#_x0000_t75" style="width:32.4pt;height:18pt" o:ole="">
            <v:imagedata r:id="rId130" o:title=""/>
          </v:shape>
          <o:OLEObject Type="Embed" ProgID="Equation.3" ShapeID="_x0000_i1092" DrawAspect="Content" ObjectID="_1795417662" r:id="rId13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 xml:space="preserve">гили бо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720" w:dyaOrig="320">
          <v:shape id="_x0000_i1093" type="#_x0000_t75" style="width:36.6pt;height:18pt" o:ole="">
            <v:imagedata r:id="rId132" o:title=""/>
          </v:shape>
          <o:OLEObject Type="Embed" ProgID="Equation.3" ShapeID="_x0000_i1093" DrawAspect="Content" ObjectID="_1795417663" r:id="rId13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 xml:space="preserve">Гилхоки бо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740" w:dyaOrig="320">
          <v:shape id="_x0000_i1094" type="#_x0000_t75" style="width:36pt;height:18pt" o:ole="">
            <v:imagedata r:id="rId134" o:title=""/>
          </v:shape>
          <o:OLEObject Type="Embed" ProgID="Equation.3" ShapeID="_x0000_i1094" DrawAspect="Content" ObjectID="_1795417664" r:id="rId13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tabs>
          <w:tab w:val="num" w:pos="0"/>
          <w:tab w:val="left" w:pos="261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Гили бо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720" w:dyaOrig="320">
          <v:shape id="_x0000_i1095" type="#_x0000_t75" style="width:36.6pt;height:18pt" o:ole="">
            <v:imagedata r:id="rId136" o:title=""/>
          </v:shape>
          <o:OLEObject Type="Embed" ProgID="Equation.3" ShapeID="_x0000_i1095" DrawAspect="Content" ObjectID="_1795417665" r:id="rId13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@66.</w:t>
      </w:r>
    </w:p>
    <w:p w:rsidR="00DE3F78" w:rsidRPr="003E2F70" w:rsidRDefault="00DE3F78" w:rsidP="007A6713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/>
          <w:sz w:val="18"/>
          <w:szCs w:val="18"/>
        </w:rPr>
        <w:t xml:space="preserve">аи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300" w:dyaOrig="380">
          <v:shape id="_x0000_i1096" type="#_x0000_t75" style="width:63.6pt;height:18pt" o:ole="">
            <v:imagedata r:id="rId138" o:title=""/>
          </v:shape>
          <o:OLEObject Type="Embed" ProgID="Equation.3" ShapeID="_x0000_i1096" DrawAspect="Content" ObjectID="_1795417666" r:id="rId139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Нармравон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@67.</w:t>
      </w:r>
    </w:p>
    <w:p w:rsidR="00DE3F78" w:rsidRPr="003E2F70" w:rsidRDefault="00DE3F78" w:rsidP="00D634BD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Табиати пайдоиши зардхок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Эол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шин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аво</w:t>
      </w:r>
      <w:r w:rsidRPr="003E2F70">
        <w:rPr>
          <w:rFonts w:ascii="Times New Roman Tj" w:hAnsi="Times New Roman Tj"/>
          <w:sz w:val="18"/>
          <w:szCs w:val="18"/>
        </w:rPr>
        <w:t>);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Элювиал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Аллювиал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Ба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Пролювиал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@68.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Реги хурддонаи зич кадом аст, 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097" type="#_x0000_t75" style="width:36.6pt;height:15.6pt" o:ole="">
            <v:imagedata r:id="rId106" o:title=""/>
          </v:shape>
          <o:OLEObject Type="Embed" ProgID="Equation.3" ShapeID="_x0000_i1097" DrawAspect="Content" ObjectID="_1795417667" r:id="rId14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098" type="#_x0000_t75" style="width:69pt;height:15.6pt" o:ole="">
            <v:imagedata r:id="rId94" o:title=""/>
          </v:shape>
          <o:OLEObject Type="Embed" ProgID="Equation.3" ShapeID="_x0000_i1098" DrawAspect="Content" ObjectID="_1795417668" r:id="rId14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099" type="#_x0000_t75" style="width:42.6pt;height:15.6pt" o:ole="">
            <v:imagedata r:id="rId142" o:title=""/>
          </v:shape>
          <o:OLEObject Type="Embed" ProgID="Equation.3" ShapeID="_x0000_i1099" DrawAspect="Content" ObjectID="_1795417669" r:id="rId14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00" type="#_x0000_t75" style="width:36.6pt;height:15.6pt" o:ole="">
            <v:imagedata r:id="rId106" o:title=""/>
          </v:shape>
          <o:OLEObject Type="Embed" ProgID="Equation.3" ShapeID="_x0000_i1100" DrawAspect="Content" ObjectID="_1795417670" r:id="rId144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101" type="#_x0000_t75" style="width:42.6pt;height:15.6pt" o:ole="">
            <v:imagedata r:id="rId145" o:title=""/>
          </v:shape>
          <o:OLEObject Type="Embed" ProgID="Equation.3" ShapeID="_x0000_i1101" DrawAspect="Content" ObjectID="_1795417671" r:id="rId146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@69.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Фар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гилмонанд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830B11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Дар зич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Дар хосияти часпиши гилхок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Дар намнок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Дар ковок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Дар му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овимати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фишурдашав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@70.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ченаки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абулшудаи</w:t>
      </w:r>
      <w:r w:rsidRPr="003E2F70">
        <w:rPr>
          <w:rFonts w:ascii="Times New Roman Tj" w:hAnsi="Times New Roman Tj"/>
          <w:sz w:val="18"/>
          <w:szCs w:val="18"/>
        </w:rPr>
        <w:t xml:space="preserve"> ф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рунишин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метр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сантиметр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кПа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т/м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2;</w:t>
      </w:r>
    </w:p>
    <w:p w:rsidR="00DE3F78" w:rsidRPr="003E2F70" w:rsidRDefault="00DE3F78" w:rsidP="00830B1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г/см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/>
          <w:sz w:val="18"/>
          <w:szCs w:val="18"/>
        </w:rPr>
        <w:t xml:space="preserve">аи намнокии реги миёнадона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859" w:dyaOrig="340">
          <v:shape id="_x0000_i1102" type="#_x0000_t75" style="width:42.6pt;height:17.4pt" o:ole="">
            <v:imagedata r:id="rId147" o:title=""/>
          </v:shape>
          <o:OLEObject Type="Embed" ProgID="Equation.3" ShapeID="_x0000_i1102" DrawAspect="Content" ObjectID="_1795417672" r:id="rId148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Намнокиаш паст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Намнок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Намнокиаш баланд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Хушк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Сероб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@72.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Реги хурддонаи зичиаш миёна кадом аст, 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03" type="#_x0000_t75" style="width:36.6pt;height:15.6pt" o:ole="">
            <v:imagedata r:id="rId149" o:title=""/>
          </v:shape>
          <o:OLEObject Type="Embed" ProgID="Equation.3" ShapeID="_x0000_i1103" DrawAspect="Content" ObjectID="_1795417673" r:id="rId15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104" type="#_x0000_t75" style="width:42.6pt;height:15.6pt" o:ole="">
            <v:imagedata r:id="rId142" o:title=""/>
          </v:shape>
          <o:OLEObject Type="Embed" ProgID="Equation.3" ShapeID="_x0000_i1104" DrawAspect="Content" ObjectID="_1795417674" r:id="rId15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05" type="#_x0000_t75" style="width:36.6pt;height:15.6pt" o:ole="">
            <v:imagedata r:id="rId152" o:title=""/>
          </v:shape>
          <o:OLEObject Type="Embed" ProgID="Equation.3" ShapeID="_x0000_i1105" DrawAspect="Content" ObjectID="_1795417675" r:id="rId15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106" type="#_x0000_t75" style="width:42.6pt;height:15.6pt" o:ole="">
            <v:imagedata r:id="rId145" o:title=""/>
          </v:shape>
          <o:OLEObject Type="Embed" ProgID="Equation.3" ShapeID="_x0000_i1106" DrawAspect="Content" ObjectID="_1795417676" r:id="rId154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107" type="#_x0000_t75" style="width:69pt;height:15.6pt" o:ole="">
            <v:imagedata r:id="rId94" o:title=""/>
          </v:shape>
          <o:OLEObject Type="Embed" ProgID="Equation.3" ShapeID="_x0000_i1107" DrawAspect="Content" ObjectID="_1795417677" r:id="rId15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@73.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 xml:space="preserve">Кадом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бино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ё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иншоот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меноманд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Масофаи аз сат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болоии замин то 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удуд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афсиаш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то</w:t>
      </w:r>
      <w:r w:rsidRPr="003E2F70">
        <w:rPr>
          <w:rFonts w:ascii="Times New Roman Tj" w:hAnsi="Times New Roman Tj"/>
          <w:sz w:val="18"/>
          <w:szCs w:val="18"/>
        </w:rPr>
        <w:t xml:space="preserve"> 5 </w:t>
      </w:r>
      <w:r w:rsidRPr="003E2F70">
        <w:rPr>
          <w:rFonts w:ascii="Times New Roman Tj" w:hAnsi="Times New Roman Tj" w:cs="Times New Roman Tj"/>
          <w:sz w:val="18"/>
          <w:szCs w:val="18"/>
        </w:rPr>
        <w:t>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афсиаш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то</w:t>
      </w:r>
      <w:r w:rsidRPr="003E2F70">
        <w:rPr>
          <w:rFonts w:ascii="Times New Roman Tj" w:hAnsi="Times New Roman Tj"/>
          <w:sz w:val="18"/>
          <w:szCs w:val="18"/>
        </w:rPr>
        <w:t xml:space="preserve"> 10</w:t>
      </w:r>
      <w:r w:rsidRPr="003E2F70">
        <w:rPr>
          <w:rFonts w:ascii="Times New Roman Tj" w:hAnsi="Times New Roman Tj" w:cs="Times New Roman Tj"/>
          <w:sz w:val="18"/>
          <w:szCs w:val="18"/>
        </w:rPr>
        <w:t>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Масофаи аз таги 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j"/>
          <w:sz w:val="18"/>
          <w:szCs w:val="18"/>
        </w:rPr>
        <w:t>то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урии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1359" w:dyaOrig="360">
          <v:shape id="_x0000_i1108" type="#_x0000_t75" style="width:66.6pt;height:18pt" o:ole="">
            <v:imagedata r:id="rId156" o:title=""/>
          </v:shape>
          <o:OLEObject Type="Embed" ProgID="Equation.3" ShapeID="_x0000_i1108" DrawAspect="Content" ObjectID="_1795417678" r:id="rId15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Масофаи аз таги 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1100" w:dyaOrig="360">
          <v:shape id="_x0000_i1109" type="#_x0000_t75" style="width:54.6pt;height:18pt" o:ole="">
            <v:imagedata r:id="rId158" o:title=""/>
          </v:shape>
          <o:OLEObject Type="Embed" ProgID="Equation.3" ShapeID="_x0000_i1109" DrawAspect="Content" ObjectID="_1795417679" r:id="rId159"/>
        </w:object>
      </w:r>
      <w:r w:rsidRPr="003E2F70">
        <w:rPr>
          <w:rFonts w:ascii="Times New Roman Tj" w:hAnsi="Times New Roman Tj"/>
          <w:sz w:val="18"/>
          <w:szCs w:val="18"/>
        </w:rPr>
        <w:t xml:space="preserve"> (дар ин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520" w:dyaOrig="360">
          <v:shape id="_x0000_i1110" type="#_x0000_t75" style="width:25.8pt;height:18pt" o:ole="">
            <v:imagedata r:id="rId160" o:title=""/>
          </v:shape>
          <o:OLEObject Type="Embed" ProgID="Equation.3" ShapeID="_x0000_i1110" DrawAspect="Content" ObjectID="_1795417680" r:id="rId161"/>
        </w:object>
      </w:r>
      <w:r w:rsidRPr="003E2F70">
        <w:rPr>
          <w:rFonts w:ascii="Times New Roman Tj" w:hAnsi="Times New Roman Tj"/>
          <w:sz w:val="18"/>
          <w:szCs w:val="18"/>
        </w:rPr>
        <w:t>шиддатнокии аз 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иловаг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600" w:dyaOrig="380">
          <v:shape id="_x0000_i1111" type="#_x0000_t75" style="width:29.4pt;height:18pt" o:ole="">
            <v:imagedata r:id="rId162" o:title=""/>
          </v:shape>
          <o:OLEObject Type="Embed" ProgID="Equation.3" ShapeID="_x0000_i1111" DrawAspect="Content" ObjectID="_1795417681" r:id="rId163"/>
        </w:object>
      </w:r>
      <w:r w:rsidRPr="003E2F70">
        <w:rPr>
          <w:rFonts w:ascii="Times New Roman Tj" w:hAnsi="Times New Roman Tj"/>
          <w:sz w:val="18"/>
          <w:szCs w:val="18"/>
        </w:rPr>
        <w:t>шиддатнокии табии аз вазни хоси 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@74.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/>
          <w:b/>
          <w:sz w:val="18"/>
          <w:szCs w:val="18"/>
        </w:rPr>
        <w:t>Дар зардхок</w:t>
      </w:r>
      <w:r w:rsidRPr="003E2F70">
        <w:rPr>
          <w:rFonts w:ascii="Times New Roman" w:hAnsi="Times New Roman"/>
          <w:b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ои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фур</w:t>
      </w:r>
      <w:r w:rsidRPr="003E2F70">
        <w:rPr>
          <w:rFonts w:ascii="Times New Roman" w:hAnsi="Times New Roman"/>
          <w:b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раванда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чи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тавр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хок</w:t>
      </w:r>
      <w:r w:rsidRPr="003E2F70">
        <w:rPr>
          <w:rFonts w:ascii="Times New Roman" w:hAnsi="Times New Roman"/>
          <w:b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ои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асос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муста</w:t>
      </w:r>
      <w:r w:rsidRPr="003E2F70">
        <w:rPr>
          <w:rFonts w:ascii="Times New Roman" w:hAnsi="Times New Roman"/>
          <w:b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кам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карда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мешаванд</w:t>
      </w:r>
      <w:r w:rsidRPr="003E2F70">
        <w:rPr>
          <w:rFonts w:ascii="Times New Roman Tj" w:hAnsi="Times New Roman Tj" w:cs="Times New Roman Tajik 1.0"/>
          <w:b/>
          <w:sz w:val="18"/>
          <w:szCs w:val="18"/>
        </w:rPr>
        <w:t>?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Шиббакун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тарзи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механик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Силикатгузарон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Сементгузарон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Намноккунии пешак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Бо даровардани мехсутун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@75.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/>
          <w:b/>
          <w:sz w:val="18"/>
          <w:szCs w:val="18"/>
        </w:rPr>
        <w:t>Дара</w:t>
      </w:r>
      <w:r w:rsidRPr="003E2F70">
        <w:rPr>
          <w:rFonts w:ascii="Times New Roman" w:hAnsi="Times New Roman"/>
          <w:b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аи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" w:hAnsi="Times New Roman"/>
          <w:b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илзатнокии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регхок</w:t>
      </w:r>
      <w:r w:rsidRPr="003E2F70">
        <w:rPr>
          <w:rFonts w:ascii="Times New Roman Tj" w:hAnsi="Times New Roman Tj"/>
          <w:b/>
          <w:sz w:val="18"/>
          <w:szCs w:val="18"/>
        </w:rPr>
        <w:t xml:space="preserve"> (</w:t>
      </w:r>
      <w:r w:rsidRPr="003E2F70">
        <w:rPr>
          <w:rFonts w:ascii="Times New Roman Tj" w:hAnsi="Times New Roman Tj"/>
          <w:b/>
          <w:position w:val="-10"/>
          <w:sz w:val="18"/>
          <w:szCs w:val="18"/>
        </w:rPr>
        <w:object w:dxaOrig="300" w:dyaOrig="340">
          <v:shape id="_x0000_i1112" type="#_x0000_t75" style="width:15pt;height:17.4pt" o:ole="">
            <v:imagedata r:id="rId164" o:title=""/>
          </v:shape>
          <o:OLEObject Type="Embed" ProgID="Equation.3" ShapeID="_x0000_i1112" DrawAspect="Content" ObjectID="_1795417682" r:id="rId165"/>
        </w:object>
      </w:r>
      <w:r w:rsidRPr="003E2F70">
        <w:rPr>
          <w:rFonts w:ascii="Times New Roman Tj" w:hAnsi="Times New Roman Tj"/>
          <w:b/>
          <w:sz w:val="18"/>
          <w:szCs w:val="18"/>
        </w:rPr>
        <w:t xml:space="preserve">) баробари 0,4 аст, </w:t>
      </w:r>
      <w:r w:rsidRPr="003E2F70">
        <w:rPr>
          <w:rFonts w:ascii="Times New Roman" w:hAnsi="Times New Roman"/>
          <w:b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олаташро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муайян</w:t>
      </w:r>
      <w:r w:rsidRPr="003E2F70">
        <w:rPr>
          <w:rFonts w:ascii="Times New Roman Tj" w:hAnsi="Times New Roman Tj"/>
          <w:b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b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b/>
          <w:sz w:val="18"/>
          <w:szCs w:val="18"/>
        </w:rPr>
        <w:t>?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Сахти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Нимсахти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@76.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/>
          <w:b/>
          <w:sz w:val="18"/>
          <w:szCs w:val="18"/>
        </w:rPr>
        <w:t>Зариби ковокии кадом хок зиёд аст</w:t>
      </w:r>
      <w:r w:rsidRPr="003E2F70">
        <w:rPr>
          <w:rFonts w:ascii="Times New Roman Tj" w:hAnsi="Times New Roman Tj" w:cs="Times New Roman Tajik 1.0"/>
          <w:b/>
          <w:sz w:val="18"/>
          <w:szCs w:val="18"/>
        </w:rPr>
        <w:t>?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Зардхоки 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раванда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 калондона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9417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@77.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Зариби таровиши дар 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пастанд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Гилхок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Реги хурдона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@78.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Намнокии мувофи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зичкун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чанд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баробар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ба 10%;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ба 15%;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ба 20%;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340" w:dyaOrig="380">
          <v:shape id="_x0000_i1113" type="#_x0000_t75" style="width:66.6pt;height:18pt" o:ole="">
            <v:imagedata r:id="rId166" o:title=""/>
          </v:shape>
          <o:OLEObject Type="Embed" ProgID="Equation.3" ShapeID="_x0000_i1113" DrawAspect="Content" ObjectID="_1795417683" r:id="rId16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 xml:space="preserve">ба 30%дар ин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340" w:dyaOrig="380">
          <v:shape id="_x0000_i1114" type="#_x0000_t75" style="width:17.4pt;height:18pt" o:ole="">
            <v:imagedata r:id="rId168" o:title=""/>
          </v:shape>
          <o:OLEObject Type="Embed" ProgID="Equation.3" ShapeID="_x0000_i1114" DrawAspect="Content" ObjectID="_1795417684" r:id="rId169"/>
        </w:object>
      </w:r>
      <w:r w:rsidRPr="003E2F70">
        <w:rPr>
          <w:rFonts w:ascii="Times New Roman Tj" w:hAnsi="Times New Roman Tj"/>
          <w:sz w:val="18"/>
          <w:szCs w:val="18"/>
        </w:rPr>
        <w:t xml:space="preserve"> намнокии дар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адди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елон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@79.</w:t>
      </w:r>
    </w:p>
    <w:p w:rsidR="00DE3F78" w:rsidRPr="003E2F70" w:rsidRDefault="00DE3F78" w:rsidP="007A6713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Зариби таровиши 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калонтаранд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7A6713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Калондона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Миёнадона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Реги ша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алдор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7A6713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@80.</w:t>
      </w:r>
    </w:p>
    <w:p w:rsidR="00DE3F78" w:rsidRPr="003E2F70" w:rsidRDefault="00DE3F78" w:rsidP="007A6713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овимати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исобии</w:t>
      </w:r>
      <w:r w:rsidRPr="003E2F70">
        <w:rPr>
          <w:rFonts w:ascii="Times New Roman Tj" w:hAnsi="Times New Roman Tj"/>
          <w:sz w:val="18"/>
          <w:szCs w:val="18"/>
        </w:rPr>
        <w:t xml:space="preserve"> 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айрисахрадор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зиёдтар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сероб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гилмонанди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намнокиаш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баланд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калондонаи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намнокиаш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Гилхок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намнокиашон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миёна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гардурег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Гардреги зичкадом аст, 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260" w:dyaOrig="320">
          <v:shape id="_x0000_i1115" type="#_x0000_t75" style="width:63pt;height:15.6pt" o:ole="">
            <v:imagedata r:id="rId170" o:title=""/>
          </v:shape>
          <o:OLEObject Type="Embed" ProgID="Equation.3" ShapeID="_x0000_i1115" DrawAspect="Content" ObjectID="_1795417685" r:id="rId17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16" type="#_x0000_t75" style="width:36.6pt;height:15.6pt" o:ole="">
            <v:imagedata r:id="rId172" o:title=""/>
          </v:shape>
          <o:OLEObject Type="Embed" ProgID="Equation.3" ShapeID="_x0000_i1116" DrawAspect="Content" ObjectID="_1795417686" r:id="rId17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17" type="#_x0000_t75" style="width:36.6pt;height:15.6pt" o:ole="">
            <v:imagedata r:id="rId174" o:title=""/>
          </v:shape>
          <o:OLEObject Type="Embed" ProgID="Equation.3" ShapeID="_x0000_i1117" DrawAspect="Content" ObjectID="_1795417687" r:id="rId17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18" type="#_x0000_t75" style="width:36.6pt;height:15.6pt" o:ole="">
            <v:imagedata r:id="rId176" o:title=""/>
          </v:shape>
          <o:OLEObject Type="Embed" ProgID="Equation.3" ShapeID="_x0000_i1118" DrawAspect="Content" ObjectID="_1795417688" r:id="rId17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260" w:dyaOrig="320">
          <v:shape id="_x0000_i1119" type="#_x0000_t75" style="width:63pt;height:15.6pt" o:ole="">
            <v:imagedata r:id="rId170" o:title=""/>
          </v:shape>
          <o:OLEObject Type="Embed" ProgID="Equation.3" ShapeID="_x0000_i1119" DrawAspect="Content" ObjectID="_1795417689" r:id="rId178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@82.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Мувофи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меъёр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сохтмон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кадомнишонди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анда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пурраи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арзёби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мекунанд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0141EA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Зичии табии хок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120" type="#_x0000_t75" style="width:18pt;height:17.4pt" o:ole="">
            <v:imagedata r:id="rId179" o:title=""/>
          </v:shape>
          <o:OLEObject Type="Embed" ProgID="Equation.3" ShapeID="_x0000_i1120" DrawAspect="Content" ObjectID="_1795417690" r:id="rId18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Зичии 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460" w:dyaOrig="360">
          <v:shape id="_x0000_i1121" type="#_x0000_t75" style="width:23.4pt;height:18pt" o:ole="">
            <v:imagedata r:id="rId181" o:title=""/>
          </v:shape>
          <o:OLEObject Type="Embed" ProgID="Equation.3" ShapeID="_x0000_i1121" DrawAspect="Content" ObjectID="_1795417691" r:id="rId182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Зичии хоки хушк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499" w:dyaOrig="360">
          <v:shape id="_x0000_i1122" type="#_x0000_t75" style="width:24pt;height:18pt" o:ole="">
            <v:imagedata r:id="rId183" o:title=""/>
          </v:shape>
          <o:OLEObject Type="Embed" ProgID="Equation.3" ShapeID="_x0000_i1122" DrawAspect="Content" ObjectID="_1795417692" r:id="rId184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0141EA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Зичии хоки баркашида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620" w:dyaOrig="360">
          <v:shape id="_x0000_i1123" type="#_x0000_t75" style="width:30pt;height:18pt" o:ole="">
            <v:imagedata r:id="rId185" o:title=""/>
          </v:shape>
          <o:OLEObject Type="Embed" ProgID="Equation.3" ShapeID="_x0000_i1123" DrawAspect="Content" ObjectID="_1795417693" r:id="rId186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Зариби ковок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20" w:dyaOrig="340">
          <v:shape id="_x0000_i1124" type="#_x0000_t75" style="width:15.6pt;height:17.4pt" o:ole="">
            <v:imagedata r:id="rId187" o:title=""/>
          </v:shape>
          <o:OLEObject Type="Embed" ProgID="Equation.3" ShapeID="_x0000_i1124" DrawAspect="Content" ObjectID="_1795417694" r:id="rId188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@83.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Намноки табии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125" type="#_x0000_t75" style="width:18pt;height:17.4pt" o:ole="">
            <v:imagedata r:id="rId189" o:title=""/>
          </v:shape>
          <o:OLEObject Type="Embed" ProgID="Equation.3" ShapeID="_x0000_i1125" DrawAspect="Content" ObjectID="_1795417695" r:id="rId190"/>
        </w:object>
      </w:r>
      <w:r w:rsidRPr="003E2F70">
        <w:rPr>
          <w:rFonts w:ascii="Times New Roman Tj" w:hAnsi="Times New Roman Tj"/>
          <w:sz w:val="18"/>
          <w:szCs w:val="18"/>
        </w:rPr>
        <w:t xml:space="preserve"> аз намнокии он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елон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499" w:dyaOrig="380">
          <v:shape id="_x0000_i1126" type="#_x0000_t75" style="width:24pt;height:18pt" o:ole="">
            <v:imagedata r:id="rId191" o:title=""/>
          </v:shape>
          <o:OLEObject Type="Embed" ProgID="Equation.3" ShapeID="_x0000_i1126" DrawAspect="Content" ObjectID="_1795417696" r:id="rId192"/>
        </w:object>
      </w:r>
      <w:r w:rsidRPr="003E2F70">
        <w:rPr>
          <w:rFonts w:ascii="Times New Roman Tj" w:hAnsi="Times New Roman Tj"/>
          <w:sz w:val="18"/>
          <w:szCs w:val="18"/>
        </w:rPr>
        <w:t xml:space="preserve"> кам аст. Ба кадом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мувофи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Мушкилнарам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Миёнанарм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Нарм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@84.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460" w:dyaOrig="380">
          <v:shape id="_x0000_i1127" type="#_x0000_t75" style="width:70.2pt;height:18pt" o:ole="">
            <v:imagedata r:id="rId193" o:title=""/>
          </v:shape>
          <o:OLEObject Type="Embed" ProgID="Equation.3" ShapeID="_x0000_i1127" DrawAspect="Content" ObjectID="_1795417697" r:id="rId194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муайян 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0141EA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Нармравон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@85.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Фишори гидродинамики оби зеризамин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вобастаги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Аз градиенти гидравлик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 xml:space="preserve">Аз суръати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аракати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зеризамин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Аз ковокии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Аз намнокии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Аз фар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ияти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ало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@86.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 xml:space="preserve">Кадом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сохтмон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хеле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мувофи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намнокиаш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ковок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 w:cs="Times New Roman Tj"/>
          <w:sz w:val="18"/>
          <w:szCs w:val="18"/>
        </w:rPr>
        <w:t>суст</w:t>
      </w:r>
      <w:r w:rsidRPr="003E2F70">
        <w:rPr>
          <w:rFonts w:ascii="Times New Roman Tj" w:hAnsi="Times New Roman Tj"/>
          <w:sz w:val="18"/>
          <w:szCs w:val="18"/>
        </w:rPr>
        <w:t>);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ковок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 w:cs="Times New Roman Tj"/>
          <w:sz w:val="18"/>
          <w:szCs w:val="18"/>
        </w:rPr>
        <w:t>суст</w:t>
      </w:r>
      <w:r w:rsidRPr="003E2F70">
        <w:rPr>
          <w:rFonts w:ascii="Times New Roman Tj" w:hAnsi="Times New Roman Tj"/>
          <w:sz w:val="18"/>
          <w:szCs w:val="18"/>
        </w:rPr>
        <w:t>);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яхбаста</w: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сахрадор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@87.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Номг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агар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адади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нарми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279" w:dyaOrig="380">
          <v:shape id="_x0000_i1128" type="#_x0000_t75" style="width:13.8pt;height:18pt" o:ole="">
            <v:imagedata r:id="rId195" o:title=""/>
          </v:shape>
          <o:OLEObject Type="Embed" ProgID="Equation.3" ShapeID="_x0000_i1128" DrawAspect="Content" ObjectID="_1795417698" r:id="rId196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баробар ба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980" w:dyaOrig="380">
          <v:shape id="_x0000_i1129" type="#_x0000_t75" style="width:48.6pt;height:18pt" o:ole="">
            <v:imagedata r:id="rId197" o:title=""/>
          </v:shape>
          <o:OLEObject Type="Embed" ProgID="Equation.3" ShapeID="_x0000_i1129" DrawAspect="Content" ObjectID="_1795417699" r:id="rId198"/>
        </w:objec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980" w:dyaOrig="380">
          <v:shape id="_x0000_i1130" type="#_x0000_t75" style="width:48.6pt;height:18pt" o:ole="">
            <v:imagedata r:id="rId199" o:title=""/>
          </v:shape>
          <o:OLEObject Type="Embed" ProgID="Equation.3" ShapeID="_x0000_i1130" DrawAspect="Content" ObjectID="_1795417700" r:id="rId20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020" w:dyaOrig="380">
          <v:shape id="_x0000_i1131" type="#_x0000_t75" style="width:48.6pt;height:18pt" o:ole="">
            <v:imagedata r:id="rId201" o:title=""/>
          </v:shape>
          <o:OLEObject Type="Embed" ProgID="Equation.3" ShapeID="_x0000_i1131" DrawAspect="Content" ObjectID="_1795417701" r:id="rId202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180" w:dyaOrig="380">
          <v:shape id="_x0000_i1132" type="#_x0000_t75" style="width:57.6pt;height:18pt" o:ole="">
            <v:imagedata r:id="rId203" o:title=""/>
          </v:shape>
          <o:OLEObject Type="Embed" ProgID="Equation.3" ShapeID="_x0000_i1132" DrawAspect="Content" ObjectID="_1795417702" r:id="rId204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460" w:dyaOrig="380">
          <v:shape id="_x0000_i1133" type="#_x0000_t75" style="width:70.2pt;height:18pt" o:ole="">
            <v:imagedata r:id="rId205" o:title=""/>
          </v:shape>
          <o:OLEObject Type="Embed" ProgID="Equation.3" ShapeID="_x0000_i1133" DrawAspect="Content" ObjectID="_1795417703" r:id="rId206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@88.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Гардреги зичиаш миёнадона кадом аст, 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260" w:dyaOrig="320">
          <v:shape id="_x0000_i1134" type="#_x0000_t75" style="width:63pt;height:15.6pt" o:ole="">
            <v:imagedata r:id="rId170" o:title=""/>
          </v:shape>
          <o:OLEObject Type="Embed" ProgID="Equation.3" ShapeID="_x0000_i1134" DrawAspect="Content" ObjectID="_1795417704" r:id="rId20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135" type="#_x0000_t75" style="width:69pt;height:15.6pt" o:ole="">
            <v:imagedata r:id="rId112" o:title=""/>
          </v:shape>
          <o:OLEObject Type="Embed" ProgID="Equation.3" ShapeID="_x0000_i1135" DrawAspect="Content" ObjectID="_1795417705" r:id="rId208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36" type="#_x0000_t75" style="width:36.6pt;height:15.6pt" o:ole="">
            <v:imagedata r:id="rId209" o:title=""/>
          </v:shape>
          <o:OLEObject Type="Embed" ProgID="Equation.3" ShapeID="_x0000_i1136" DrawAspect="Content" ObjectID="_1795417706" r:id="rId21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37" type="#_x0000_t75" style="width:36.6pt;height:15.6pt" o:ole="">
            <v:imagedata r:id="rId211" o:title=""/>
          </v:shape>
          <o:OLEObject Type="Embed" ProgID="Equation.3" ShapeID="_x0000_i1137" DrawAspect="Content" ObjectID="_1795417707" r:id="rId212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2303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38" type="#_x0000_t75" style="width:36.6pt;height:15.6pt" o:ole="">
            <v:imagedata r:id="rId174" o:title=""/>
          </v:shape>
          <o:OLEObject Type="Embed" ProgID="Equation.3" ShapeID="_x0000_i1138" DrawAspect="Content" ObjectID="_1795417708" r:id="rId21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@89.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Фишори самаронок (эфектив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)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зичкунии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сероб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Фишоре, ки ба 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ало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Фишоре, ки ба оби дар ковоки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буда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Фишоре ки ба склети (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узъи</w:t>
      </w:r>
      <w:r w:rsidRPr="003E2F70">
        <w:rPr>
          <w:rFonts w:ascii="Times New Roman Tj" w:hAnsi="Times New Roman Tj"/>
          <w:sz w:val="18"/>
          <w:szCs w:val="18"/>
        </w:rPr>
        <w:t xml:space="preserve">)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 xml:space="preserve">Фишоре, ки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склети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об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Фишори умум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@90.</w:t>
      </w:r>
    </w:p>
    <w:p w:rsidR="00DE3F78" w:rsidRPr="003E2F70" w:rsidRDefault="00DE3F78" w:rsidP="003F0CF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Зардхоки сустф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рураванда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600" w:dyaOrig="279">
          <v:shape id="_x0000_i1139" type="#_x0000_t75" style="width:29.4pt;height:13.8pt" o:ole="">
            <v:imagedata r:id="rId214" o:title=""/>
          </v:shape>
          <o:OLEObject Type="Embed" ProgID="Equation.3" ShapeID="_x0000_i1139" DrawAspect="Content" ObjectID="_1795417709" r:id="rId21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840" w:dyaOrig="279">
          <v:shape id="_x0000_i1140" type="#_x0000_t75" style="width:42.6pt;height:13.8pt" o:ole="">
            <v:imagedata r:id="rId216" o:title=""/>
          </v:shape>
          <o:OLEObject Type="Embed" ProgID="Equation.3" ShapeID="_x0000_i1140" DrawAspect="Content" ObjectID="_1795417710" r:id="rId21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1280" w:dyaOrig="279">
          <v:shape id="_x0000_i1141" type="#_x0000_t75" style="width:63.6pt;height:13.8pt" o:ole="">
            <v:imagedata r:id="rId218" o:title=""/>
          </v:shape>
          <o:OLEObject Type="Embed" ProgID="Equation.3" ShapeID="_x0000_i1141" DrawAspect="Content" ObjectID="_1795417711" r:id="rId21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1400" w:dyaOrig="279">
          <v:shape id="_x0000_i1142" type="#_x0000_t75" style="width:67.2pt;height:13.8pt" o:ole="">
            <v:imagedata r:id="rId220" o:title=""/>
          </v:shape>
          <o:OLEObject Type="Embed" ProgID="Equation.3" ShapeID="_x0000_i1142" DrawAspect="Content" ObjectID="_1795417712" r:id="rId22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980" w:dyaOrig="279">
          <v:shape id="_x0000_i1143" type="#_x0000_t75" style="width:48.6pt;height:13.8pt" o:ole="">
            <v:imagedata r:id="rId222" o:title=""/>
          </v:shape>
          <o:OLEObject Type="Embed" ProgID="Equation.3" ShapeID="_x0000_i1143" DrawAspect="Content" ObjectID="_1795417713" r:id="rId22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@91.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Фар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ияти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пошх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фасе</w:t>
      </w:r>
      <w:r w:rsidRPr="003E2F70">
        <w:rPr>
          <w:rFonts w:ascii="Times New Roman" w:hAnsi="Times New Roman"/>
          <w:sz w:val="18"/>
          <w:szCs w:val="18"/>
        </w:rPr>
        <w:t>ҳӣ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Фар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Дар бузургии 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даруни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соиш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пошх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рда</w:t>
      </w:r>
      <w:r w:rsidRPr="003E2F70">
        <w:rPr>
          <w:rFonts w:ascii="Times New Roman Tj" w:hAnsi="Times New Roman Tj"/>
          <w:sz w:val="18"/>
          <w:szCs w:val="18"/>
        </w:rPr>
        <w:t xml:space="preserve"> хусусияти часпандаг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надоранд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Дар ковокии он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Дар намнокии он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@92.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Зариби таровиши 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гилмонанд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калонтаранд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Гилхок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Зардхоки гилхокмонанд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Торфи хеле п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сида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@93.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дарунии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соиш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зиёданд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миёнадона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Регги чи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@94.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Гардреги ковок кадом аст, 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44" type="#_x0000_t75" style="width:36.6pt;height:15.6pt" o:ole="">
            <v:imagedata r:id="rId224" o:title=""/>
          </v:shape>
          <o:OLEObject Type="Embed" ProgID="Equation.3" ShapeID="_x0000_i1144" DrawAspect="Content" ObjectID="_1795417714" r:id="rId22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260" w:dyaOrig="320">
          <v:shape id="_x0000_i1145" type="#_x0000_t75" style="width:63pt;height:15.6pt" o:ole="">
            <v:imagedata r:id="rId170" o:title=""/>
          </v:shape>
          <o:OLEObject Type="Embed" ProgID="Equation.3" ShapeID="_x0000_i1145" DrawAspect="Content" ObjectID="_1795417715" r:id="rId226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146" type="#_x0000_t75" style="width:69pt;height:15.6pt" o:ole="">
            <v:imagedata r:id="rId94" o:title=""/>
          </v:shape>
          <o:OLEObject Type="Embed" ProgID="Equation.3" ShapeID="_x0000_i1146" DrawAspect="Content" ObjectID="_1795417716" r:id="rId22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47" type="#_x0000_t75" style="width:36.6pt;height:15.6pt" o:ole="">
            <v:imagedata r:id="rId228" o:title=""/>
          </v:shape>
          <o:OLEObject Type="Embed" ProgID="Equation.3" ShapeID="_x0000_i1147" DrawAspect="Content" ObjectID="_1795417717" r:id="rId22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40545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48" type="#_x0000_t75" style="width:36.6pt;height:15.6pt" o:ole="">
            <v:imagedata r:id="rId230" o:title=""/>
          </v:shape>
          <o:OLEObject Type="Embed" ProgID="Equation.3" ShapeID="_x0000_i1148" DrawAspect="Content" ObjectID="_1795417718" r:id="rId23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@95.</w:t>
      </w:r>
    </w:p>
    <w:p w:rsidR="00DE3F78" w:rsidRPr="003E2F70" w:rsidRDefault="00DE3F78" w:rsidP="00F91A77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Маф</w:t>
      </w:r>
      <w:r w:rsidRPr="003E2F70">
        <w:rPr>
          <w:rFonts w:ascii="Times New Roman" w:hAnsi="Times New Roman"/>
          <w:sz w:val="18"/>
          <w:szCs w:val="18"/>
        </w:rPr>
        <w:t>ҳӯ</w:t>
      </w:r>
      <w:r w:rsidRPr="003E2F70">
        <w:rPr>
          <w:rFonts w:ascii="Times New Roman Tj" w:hAnsi="Times New Roman Tj" w:cs="Times New Roman Tj"/>
          <w:sz w:val="18"/>
          <w:szCs w:val="18"/>
        </w:rPr>
        <w:t>ми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овимати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 xml:space="preserve">Дар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обилияти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борбардории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Дар зичии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Дар камнамии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Дар ковокии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Дар андоза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маъдании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@96.</w:t>
      </w:r>
    </w:p>
    <w:p w:rsidR="00DE3F78" w:rsidRPr="003E2F70" w:rsidRDefault="00DE3F78" w:rsidP="00F91A77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Тарзизичкунии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3-</w:t>
      </w:r>
      <w:r w:rsidRPr="003E2F70">
        <w:rPr>
          <w:rFonts w:ascii="Times New Roman Tj" w:hAnsi="Times New Roman Tj" w:cs="Times New Roman Tj"/>
          <w:sz w:val="18"/>
          <w:szCs w:val="18"/>
        </w:rPr>
        <w:t>метраи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болои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замин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F91A77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Бо шиба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алатак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суфта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Бо ларзон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ула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Бо шиба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алтак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муштдор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Бо тахтасанг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ларзон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Бо шибба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вазнин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вазнашон</w:t>
      </w:r>
      <w:r w:rsidRPr="003E2F70">
        <w:rPr>
          <w:rFonts w:ascii="Times New Roman Tj" w:hAnsi="Times New Roman Tj"/>
          <w:sz w:val="18"/>
          <w:szCs w:val="18"/>
        </w:rPr>
        <w:t xml:space="preserve"> 5</w:t>
      </w:r>
      <w:r w:rsidRPr="003E2F70">
        <w:rPr>
          <w:rFonts w:ascii="Times New Roman Tj" w:hAnsi="Times New Roman Tj"/>
          <w:position w:val="-4"/>
          <w:sz w:val="18"/>
          <w:szCs w:val="18"/>
        </w:rPr>
        <w:object w:dxaOrig="200" w:dyaOrig="200">
          <v:shape id="_x0000_i1149" type="#_x0000_t75" style="width:11.4pt;height:11.4pt" o:ole="">
            <v:imagedata r:id="rId232" o:title=""/>
          </v:shape>
          <o:OLEObject Type="Embed" ProgID="Equation.3" ShapeID="_x0000_i1149" DrawAspect="Content" ObjectID="_1795417719" r:id="rId233"/>
        </w:object>
      </w:r>
      <w:r w:rsidRPr="003E2F70">
        <w:rPr>
          <w:rFonts w:ascii="Times New Roman Tj" w:hAnsi="Times New Roman Tj"/>
          <w:sz w:val="18"/>
          <w:szCs w:val="18"/>
        </w:rPr>
        <w:t>7 тонн буда ва аз баландии 6</w:t>
      </w:r>
      <w:r w:rsidRPr="003E2F70">
        <w:rPr>
          <w:rFonts w:ascii="Times New Roman Tj" w:hAnsi="Times New Roman Tj"/>
          <w:position w:val="-4"/>
          <w:sz w:val="18"/>
          <w:szCs w:val="18"/>
        </w:rPr>
        <w:object w:dxaOrig="200" w:dyaOrig="200">
          <v:shape id="_x0000_i1150" type="#_x0000_t75" style="width:11.4pt;height:11.4pt" o:ole="">
            <v:imagedata r:id="rId232" o:title=""/>
          </v:shape>
          <o:OLEObject Type="Embed" ProgID="Equation.3" ShapeID="_x0000_i1150" DrawAspect="Content" ObjectID="_1795417720" r:id="rId234"/>
        </w:object>
      </w:r>
      <w:r w:rsidRPr="003E2F70">
        <w:rPr>
          <w:rFonts w:ascii="Times New Roman Tj" w:hAnsi="Times New Roman Tj"/>
          <w:sz w:val="18"/>
          <w:szCs w:val="18"/>
        </w:rPr>
        <w:t>8м партофта 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@97.</w:t>
      </w:r>
    </w:p>
    <w:p w:rsidR="00DE3F78" w:rsidRPr="003E2F70" w:rsidRDefault="00DE3F78" w:rsidP="00F91A77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фасе</w:t>
      </w:r>
      <w:r w:rsidRPr="003E2F70">
        <w:rPr>
          <w:rFonts w:ascii="Times New Roman" w:hAnsi="Times New Roman"/>
          <w:sz w:val="18"/>
          <w:szCs w:val="18"/>
        </w:rPr>
        <w:t>ҳӣ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гунна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оянд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пайваст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об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>-</w:t>
      </w:r>
      <w:r w:rsidRPr="003E2F70">
        <w:rPr>
          <w:rFonts w:ascii="Times New Roman Tj" w:hAnsi="Times New Roman Tj" w:cs="Times New Roman Tj"/>
          <w:sz w:val="18"/>
          <w:szCs w:val="18"/>
        </w:rPr>
        <w:t>коллоиди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булургард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Зардхок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сахрадор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F91A77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@98.</w:t>
      </w:r>
    </w:p>
    <w:p w:rsidR="00DE3F78" w:rsidRPr="003E2F70" w:rsidRDefault="00DE3F78" w:rsidP="00963CA2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Дарёфти шиддатноки бо усули 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151" type="#_x0000_t75" style="width:18pt;height:17.4pt" o:ole="">
            <v:imagedata r:id="rId235" o:title=""/>
          </v:shape>
          <o:OLEObject Type="Embed" ProgID="Equation.3" ShapeID="_x0000_i1151" DrawAspect="Content" ObjectID="_1795417721" r:id="rId236"/>
        </w:object>
      </w:r>
      <w:r w:rsidRPr="003E2F70">
        <w:rPr>
          <w:rFonts w:ascii="Times New Roman Tj" w:hAnsi="Times New Roman Tj"/>
          <w:sz w:val="18"/>
          <w:szCs w:val="18"/>
        </w:rPr>
        <w:t xml:space="preserve"> дар чист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Агар 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152" type="#_x0000_t75" style="width:18pt;height:17.4pt" o:ole="">
            <v:imagedata r:id="rId237" o:title=""/>
          </v:shape>
          <o:OLEObject Type="Embed" ProgID="Equation.3" ShapeID="_x0000_i1152" DrawAspect="Content" ObjectID="_1795417722" r:id="rId238"/>
        </w:object>
      </w:r>
      <w:r w:rsidRPr="003E2F70">
        <w:rPr>
          <w:rFonts w:ascii="Times New Roman Tj" w:hAnsi="Times New Roman Tj"/>
          <w:sz w:val="18"/>
          <w:szCs w:val="18"/>
        </w:rPr>
        <w:t>дар ягон 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майдончаи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секун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" w:hAnsi="Times New Roman"/>
          <w:sz w:val="18"/>
          <w:szCs w:val="18"/>
        </w:rPr>
        <w:t>ӣҷ</w:t>
      </w:r>
      <w:r w:rsidRPr="003E2F70">
        <w:rPr>
          <w:rFonts w:ascii="Times New Roman Tj" w:hAnsi="Times New Roman Tj" w:cs="Times New Roman Tj"/>
          <w:sz w:val="18"/>
          <w:szCs w:val="18"/>
        </w:rPr>
        <w:t>ойгир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Агар 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153" type="#_x0000_t75" style="width:18pt;height:17.4pt" o:ole="">
            <v:imagedata r:id="rId237" o:title=""/>
          </v:shape>
          <o:OLEObject Type="Embed" ProgID="Equation.3" ShapeID="_x0000_i1153" DrawAspect="Content" ObjectID="_1795417723" r:id="rId239"/>
        </w:object>
      </w:r>
      <w:r w:rsidRPr="003E2F70">
        <w:rPr>
          <w:rFonts w:ascii="Times New Roman Tj" w:hAnsi="Times New Roman Tj"/>
          <w:sz w:val="18"/>
          <w:szCs w:val="18"/>
        </w:rPr>
        <w:t>дар контури майдончаи 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Агар 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154" type="#_x0000_t75" style="width:18pt;height:17.4pt" o:ole="">
            <v:imagedata r:id="rId237" o:title=""/>
          </v:shape>
          <o:OLEObject Type="Embed" ProgID="Equation.3" ShapeID="_x0000_i1154" DrawAspect="Content" ObjectID="_1795417724" r:id="rId240"/>
        </w:object>
      </w:r>
      <w:r w:rsidRPr="003E2F70">
        <w:rPr>
          <w:rFonts w:ascii="Times New Roman Tj" w:hAnsi="Times New Roman Tj"/>
          <w:sz w:val="18"/>
          <w:szCs w:val="18"/>
        </w:rPr>
        <w:t>дар ягон 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росткун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Агар 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155" type="#_x0000_t75" style="width:18pt;height:17.4pt" o:ole="">
            <v:imagedata r:id="rId237" o:title=""/>
          </v:shape>
          <o:OLEObject Type="Embed" ProgID="Equation.3" ShapeID="_x0000_i1155" DrawAspect="Content" ObjectID="_1795417725" r:id="rId241"/>
        </w:object>
      </w:r>
      <w:r w:rsidRPr="003E2F70">
        <w:rPr>
          <w:rFonts w:ascii="Times New Roman Tj" w:hAnsi="Times New Roman Tj"/>
          <w:sz w:val="18"/>
          <w:szCs w:val="18"/>
        </w:rPr>
        <w:t>дар даруни давраи 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Агар 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380" w:dyaOrig="340">
          <v:shape id="_x0000_i1156" type="#_x0000_t75" style="width:18pt;height:17.4pt" o:ole="">
            <v:imagedata r:id="rId237" o:title=""/>
          </v:shape>
          <o:OLEObject Type="Embed" ProgID="Equation.3" ShapeID="_x0000_i1156" DrawAspect="Content" ObjectID="_1795417726" r:id="rId242"/>
        </w:object>
      </w:r>
      <w:r w:rsidRPr="003E2F70">
        <w:rPr>
          <w:rFonts w:ascii="Times New Roman Tj" w:hAnsi="Times New Roman Tj"/>
          <w:sz w:val="18"/>
          <w:szCs w:val="18"/>
        </w:rPr>
        <w:t>дар ягон контури росткун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@99.</w:t>
      </w:r>
    </w:p>
    <w:p w:rsidR="00DE3F78" w:rsidRPr="003E2F70" w:rsidRDefault="00DE3F78" w:rsidP="00F91A77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260" w:dyaOrig="380">
          <v:shape id="_x0000_i1157" type="#_x0000_t75" style="width:63pt;height:18pt" o:ole="">
            <v:imagedata r:id="rId243" o:title=""/>
          </v:shape>
          <o:OLEObject Type="Embed" ProgID="Equation.3" ShapeID="_x0000_i1157" DrawAspect="Content" ObjectID="_1795417727" r:id="rId244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Нармравон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@100.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Регхокро муайян кунед, агар адади 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279" w:dyaOrig="380">
          <v:shape id="_x0000_i1158" type="#_x0000_t75" style="width:13.8pt;height:18pt" o:ole="">
            <v:imagedata r:id="rId245" o:title=""/>
          </v:shape>
          <o:OLEObject Type="Embed" ProgID="Equation.3" ShapeID="_x0000_i1158" DrawAspect="Content" ObjectID="_1795417728" r:id="rId246"/>
        </w:object>
      </w:r>
      <w:r w:rsidRPr="003E2F70">
        <w:rPr>
          <w:rFonts w:ascii="Times New Roman Tj" w:hAnsi="Times New Roman Tj"/>
          <w:sz w:val="18"/>
          <w:szCs w:val="18"/>
        </w:rPr>
        <w:t>баробари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880" w:dyaOrig="380">
          <v:shape id="_x0000_i1159" type="#_x0000_t75" style="width:43.2pt;height:18pt" o:ole="">
            <v:imagedata r:id="rId247" o:title=""/>
          </v:shape>
          <o:OLEObject Type="Embed" ProgID="Equation.3" ShapeID="_x0000_i1159" DrawAspect="Content" ObjectID="_1795417729" r:id="rId248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060" w:dyaOrig="380">
          <v:shape id="_x0000_i1160" type="#_x0000_t75" style="width:52.2pt;height:18pt" o:ole="">
            <v:imagedata r:id="rId249" o:title=""/>
          </v:shape>
          <o:OLEObject Type="Embed" ProgID="Equation.3" ShapeID="_x0000_i1160" DrawAspect="Content" ObjectID="_1795417730" r:id="rId25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160" w:dyaOrig="380">
          <v:shape id="_x0000_i1161" type="#_x0000_t75" style="width:58.2pt;height:18pt" o:ole="">
            <v:imagedata r:id="rId251" o:title=""/>
          </v:shape>
          <o:OLEObject Type="Embed" ProgID="Equation.3" ShapeID="_x0000_i1161" DrawAspect="Content" ObjectID="_1795417731" r:id="rId252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980" w:dyaOrig="380">
          <v:shape id="_x0000_i1162" type="#_x0000_t75" style="width:48.6pt;height:18pt" o:ole="">
            <v:imagedata r:id="rId253" o:title=""/>
          </v:shape>
          <o:OLEObject Type="Embed" ProgID="Equation.3" ShapeID="_x0000_i1162" DrawAspect="Content" ObjectID="_1795417732" r:id="rId254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980" w:dyaOrig="380">
          <v:shape id="_x0000_i1163" type="#_x0000_t75" style="width:48.6pt;height:18pt" o:ole="">
            <v:imagedata r:id="rId255" o:title=""/>
          </v:shape>
          <o:OLEObject Type="Embed" ProgID="Equation.3" ShapeID="_x0000_i1163" DrawAspect="Content" ObjectID="_1795417733" r:id="rId256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@101.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 xml:space="preserve">Адади нарми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440" w:dyaOrig="380">
          <v:shape id="_x0000_i1164" type="#_x0000_t75" style="width:21.6pt;height:18pt" o:ole="">
            <v:imagedata r:id="rId257" o:title=""/>
          </v:shape>
          <o:OLEObject Type="Embed" ProgID="Equation.3" ShapeID="_x0000_i1164" DrawAspect="Content" ObjectID="_1795417734" r:id="rId258"/>
        </w:object>
      </w:r>
      <w:r w:rsidRPr="003E2F70">
        <w:rPr>
          <w:rFonts w:ascii="Times New Roman Tj" w:hAnsi="Times New Roman Tj"/>
          <w:sz w:val="18"/>
          <w:szCs w:val="18"/>
        </w:rPr>
        <w:t xml:space="preserve"> аз 20% зиёд аст. Ба кадом таълу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Гилхок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Реги чи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@102.</w:t>
      </w:r>
    </w:p>
    <w:p w:rsidR="00DE3F78" w:rsidRPr="003E2F70" w:rsidRDefault="00DE3F78" w:rsidP="00963CA2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овимати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исобии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300" w:dyaOrig="360">
          <v:shape id="_x0000_i1165" type="#_x0000_t75" style="width:15pt;height:18pt" o:ole="">
            <v:imagedata r:id="rId34" o:title=""/>
          </v:shape>
          <o:OLEObject Type="Embed" ProgID="Equation.3" ShapeID="_x0000_i1165" DrawAspect="Content" ObjectID="_1795417735" r:id="rId259"/>
        </w:object>
      </w:r>
      <w:r w:rsidRPr="003E2F70">
        <w:rPr>
          <w:rFonts w:ascii="Times New Roman Tj" w:hAnsi="Times New Roman Tj"/>
          <w:sz w:val="18"/>
          <w:szCs w:val="18"/>
        </w:rPr>
        <w:t>) 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зерин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калонтаранд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963CA2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Хоки сахрадори муста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камиаш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миёна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Реги калодона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ша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алсанг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пуркунандаи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Сангреза бо пуркунандаи 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@103.</w:t>
      </w:r>
    </w:p>
    <w:p w:rsidR="00DE3F78" w:rsidRPr="003E2F70" w:rsidRDefault="00DE3F78" w:rsidP="00963CA2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Кадом хусусият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зардхок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мувофи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Афзалияти 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чанг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(70-98%);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Ковокии зиёд (40</w:t>
      </w:r>
      <w:r w:rsidRPr="003E2F70">
        <w:rPr>
          <w:rFonts w:ascii="Times New Roman Tj" w:hAnsi="Times New Roman Tj"/>
          <w:position w:val="-4"/>
          <w:sz w:val="18"/>
          <w:szCs w:val="18"/>
        </w:rPr>
        <w:object w:dxaOrig="200" w:dyaOrig="200">
          <v:shape id="_x0000_i1166" type="#_x0000_t75" style="width:11.4pt;height:11.4pt" o:ole="">
            <v:imagedata r:id="rId260" o:title=""/>
          </v:shape>
          <o:OLEObject Type="Embed" ProgID="Equation.3" ShapeID="_x0000_i1166" DrawAspect="Content" ObjectID="_1795417736" r:id="rId261"/>
        </w:object>
      </w:r>
      <w:r w:rsidRPr="003E2F70">
        <w:rPr>
          <w:rFonts w:ascii="Times New Roman Tj" w:hAnsi="Times New Roman Tj"/>
          <w:sz w:val="18"/>
          <w:szCs w:val="18"/>
        </w:rPr>
        <w:t>55%);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Намнокии табии кам (1</w:t>
      </w:r>
      <w:r w:rsidRPr="003E2F70">
        <w:rPr>
          <w:rFonts w:ascii="Times New Roman Tj" w:hAnsi="Times New Roman Tj"/>
          <w:position w:val="-4"/>
          <w:sz w:val="18"/>
          <w:szCs w:val="18"/>
        </w:rPr>
        <w:object w:dxaOrig="200" w:dyaOrig="200">
          <v:shape id="_x0000_i1167" type="#_x0000_t75" style="width:11.4pt;height:11.4pt" o:ole="">
            <v:imagedata r:id="rId262" o:title=""/>
          </v:shape>
          <o:OLEObject Type="Embed" ProgID="Equation.3" ShapeID="_x0000_i1167" DrawAspect="Content" ObjectID="_1795417737" r:id="rId263"/>
        </w:object>
      </w:r>
      <w:r w:rsidRPr="003E2F70">
        <w:rPr>
          <w:rFonts w:ascii="Times New Roman Tj" w:hAnsi="Times New Roman Tj"/>
          <w:sz w:val="18"/>
          <w:szCs w:val="18"/>
        </w:rPr>
        <w:t>5%);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обилияти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tabs>
          <w:tab w:val="num" w:pos="0"/>
        </w:tabs>
        <w:spacing w:after="0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ама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хосият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боло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овардашуда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963CA2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@104.</w:t>
      </w:r>
    </w:p>
    <w:p w:rsidR="00DE3F78" w:rsidRPr="003E2F70" w:rsidRDefault="00DE3F78" w:rsidP="00963CA2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Гилхокро муайян кунед, агар адади нарми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279" w:dyaOrig="380">
          <v:shape id="_x0000_i1168" type="#_x0000_t75" style="width:13.8pt;height:18pt" o:ole="">
            <v:imagedata r:id="rId245" o:title=""/>
          </v:shape>
          <o:OLEObject Type="Embed" ProgID="Equation.3" ShapeID="_x0000_i1168" DrawAspect="Content" ObjectID="_1795417738" r:id="rId264"/>
        </w:object>
      </w:r>
      <w:r w:rsidRPr="003E2F70">
        <w:rPr>
          <w:rFonts w:ascii="Times New Roman Tj" w:hAnsi="Times New Roman Tj"/>
          <w:sz w:val="18"/>
          <w:szCs w:val="18"/>
        </w:rPr>
        <w:t>баробари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963CA2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020" w:dyaOrig="380">
          <v:shape id="_x0000_i1169" type="#_x0000_t75" style="width:48.6pt;height:18pt" o:ole="">
            <v:imagedata r:id="rId265" o:title=""/>
          </v:shape>
          <o:OLEObject Type="Embed" ProgID="Equation.3" ShapeID="_x0000_i1169" DrawAspect="Content" ObjectID="_1795417739" r:id="rId266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160" w:dyaOrig="380">
          <v:shape id="_x0000_i1170" type="#_x0000_t75" style="width:58.2pt;height:18pt" o:ole="">
            <v:imagedata r:id="rId267" o:title=""/>
          </v:shape>
          <o:OLEObject Type="Embed" ProgID="Equation.3" ShapeID="_x0000_i1170" DrawAspect="Content" ObjectID="_1795417740" r:id="rId268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880" w:dyaOrig="380">
          <v:shape id="_x0000_i1171" type="#_x0000_t75" style="width:43.2pt;height:18pt" o:ole="">
            <v:imagedata r:id="rId269" o:title=""/>
          </v:shape>
          <o:OLEObject Type="Embed" ProgID="Equation.3" ShapeID="_x0000_i1171" DrawAspect="Content" ObjectID="_1795417741" r:id="rId27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020" w:dyaOrig="380">
          <v:shape id="_x0000_i1172" type="#_x0000_t75" style="width:48.6pt;height:18pt" o:ole="">
            <v:imagedata r:id="rId271" o:title=""/>
          </v:shape>
          <o:OLEObject Type="Embed" ProgID="Equation.3" ShapeID="_x0000_i1172" DrawAspect="Content" ObjectID="_1795417742" r:id="rId272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980" w:dyaOrig="380">
          <v:shape id="_x0000_i1173" type="#_x0000_t75" style="width:48.6pt;height:18pt" o:ole="">
            <v:imagedata r:id="rId273" o:title=""/>
          </v:shape>
          <o:OLEObject Type="Embed" ProgID="Equation.3" ShapeID="_x0000_i1173" DrawAspect="Content" ObjectID="_1795417743" r:id="rId274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@105.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Зардхок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равандаро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намоед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агар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ийри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шакли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он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баробар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. 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&lt;5см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5</w:t>
      </w:r>
      <w:r w:rsidRPr="003E2F70">
        <w:rPr>
          <w:rFonts w:ascii="Times New Roman Tj" w:hAnsi="Times New Roman Tj"/>
          <w:position w:val="-4"/>
          <w:sz w:val="18"/>
          <w:szCs w:val="18"/>
        </w:rPr>
        <w:object w:dxaOrig="200" w:dyaOrig="200">
          <v:shape id="_x0000_i1174" type="#_x0000_t75" style="width:11.4pt;height:11.4pt" o:ole="">
            <v:imagedata r:id="rId260" o:title=""/>
          </v:shape>
          <o:OLEObject Type="Embed" ProgID="Equation.3" ShapeID="_x0000_i1174" DrawAspect="Content" ObjectID="_1795417744" r:id="rId275"/>
        </w:object>
      </w:r>
      <w:r w:rsidRPr="003E2F70">
        <w:rPr>
          <w:rFonts w:ascii="Times New Roman Tj" w:hAnsi="Times New Roman Tj"/>
          <w:sz w:val="18"/>
          <w:szCs w:val="18"/>
        </w:rPr>
        <w:t>15см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 xml:space="preserve">6 </w:t>
      </w:r>
      <w:r w:rsidRPr="003E2F70">
        <w:rPr>
          <w:rFonts w:ascii="Times New Roman Tj" w:hAnsi="Times New Roman Tj"/>
          <w:position w:val="-4"/>
          <w:sz w:val="18"/>
          <w:szCs w:val="18"/>
        </w:rPr>
        <w:object w:dxaOrig="200" w:dyaOrig="200">
          <v:shape id="_x0000_i1175" type="#_x0000_t75" style="width:11.4pt;height:11.4pt" o:ole="">
            <v:imagedata r:id="rId260" o:title=""/>
          </v:shape>
          <o:OLEObject Type="Embed" ProgID="Equation.3" ShapeID="_x0000_i1175" DrawAspect="Content" ObjectID="_1795417745" r:id="rId276"/>
        </w:object>
      </w:r>
      <w:r w:rsidRPr="003E2F70">
        <w:rPr>
          <w:rFonts w:ascii="Times New Roman Tj" w:hAnsi="Times New Roman Tj"/>
          <w:sz w:val="18"/>
          <w:szCs w:val="18"/>
        </w:rPr>
        <w:t>50см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&gt;50см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о 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@106.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Намнокии мувофи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шиббакунии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гилмонанд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чанд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фоиз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баробаранд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&lt;10%;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10</w:t>
      </w:r>
      <w:r w:rsidRPr="003E2F70">
        <w:rPr>
          <w:rFonts w:ascii="Times New Roman Tj" w:hAnsi="Times New Roman Tj"/>
          <w:position w:val="-4"/>
          <w:sz w:val="18"/>
          <w:szCs w:val="18"/>
        </w:rPr>
        <w:object w:dxaOrig="200" w:dyaOrig="200">
          <v:shape id="_x0000_i1176" type="#_x0000_t75" style="width:11.4pt;height:11.4pt" o:ole="">
            <v:imagedata r:id="rId260" o:title=""/>
          </v:shape>
          <o:OLEObject Type="Embed" ProgID="Equation.3" ShapeID="_x0000_i1176" DrawAspect="Content" ObjectID="_1795417746" r:id="rId277"/>
        </w:object>
      </w:r>
      <w:r w:rsidRPr="003E2F70">
        <w:rPr>
          <w:rFonts w:ascii="Times New Roman Tj" w:hAnsi="Times New Roman Tj"/>
          <w:sz w:val="18"/>
          <w:szCs w:val="18"/>
        </w:rPr>
        <w:t>15%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999" w:dyaOrig="360">
          <v:shape id="_x0000_i1177" type="#_x0000_t75" style="width:48.6pt;height:18pt" o:ole="">
            <v:imagedata r:id="rId278" o:title=""/>
          </v:shape>
          <o:OLEObject Type="Embed" ProgID="Equation.3" ShapeID="_x0000_i1177" DrawAspect="Content" ObjectID="_1795417747" r:id="rId27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2060" w:dyaOrig="380">
          <v:shape id="_x0000_i1178" type="#_x0000_t75" style="width:100.8pt;height:18pt" o:ole="">
            <v:imagedata r:id="rId280" o:title=""/>
          </v:shape>
          <o:OLEObject Type="Embed" ProgID="Equation.3" ShapeID="_x0000_i1178" DrawAspect="Content" ObjectID="_1795417748" r:id="rId28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15</w:t>
      </w:r>
      <w:r w:rsidRPr="003E2F70">
        <w:rPr>
          <w:rFonts w:ascii="Times New Roman Tj" w:hAnsi="Times New Roman Tj"/>
          <w:position w:val="-4"/>
          <w:sz w:val="18"/>
          <w:szCs w:val="18"/>
        </w:rPr>
        <w:object w:dxaOrig="200" w:dyaOrig="200">
          <v:shape id="_x0000_i1179" type="#_x0000_t75" style="width:11.4pt;height:11.4pt" o:ole="">
            <v:imagedata r:id="rId260" o:title=""/>
          </v:shape>
          <o:OLEObject Type="Embed" ProgID="Equation.3" ShapeID="_x0000_i1179" DrawAspect="Content" ObjectID="_1795417749" r:id="rId282"/>
        </w:object>
      </w:r>
      <w:r w:rsidRPr="003E2F70">
        <w:rPr>
          <w:rFonts w:ascii="Times New Roman Tj" w:hAnsi="Times New Roman Tj"/>
          <w:sz w:val="18"/>
          <w:szCs w:val="18"/>
        </w:rPr>
        <w:t xml:space="preserve">20%(дар ин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: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700" w:dyaOrig="360">
          <v:shape id="_x0000_i1180" type="#_x0000_t75" style="width:23.4pt;height:18pt" o:ole="">
            <v:imagedata r:id="rId283" o:title=""/>
          </v:shape>
          <o:OLEObject Type="Embed" ProgID="Equation.3" ShapeID="_x0000_i1180" DrawAspect="Content" ObjectID="_1795417750" r:id="rId284"/>
        </w:object>
      </w:r>
      <w:r w:rsidRPr="003E2F70">
        <w:rPr>
          <w:rFonts w:ascii="Times New Roman Tj" w:hAnsi="Times New Roman Tj"/>
          <w:sz w:val="18"/>
          <w:szCs w:val="18"/>
        </w:rPr>
        <w:t xml:space="preserve"> намнокии мувофи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  <w:r w:rsidRPr="003E2F70">
        <w:rPr>
          <w:rFonts w:ascii="Times New Roman Tj" w:hAnsi="Times New Roman Tj"/>
          <w:sz w:val="18"/>
          <w:szCs w:val="18"/>
          <w:lang w:val="en-US"/>
        </w:rPr>
        <w:t>W</w:t>
      </w:r>
      <w:r w:rsidRPr="003E2F70">
        <w:rPr>
          <w:rFonts w:ascii="Times New Roman Tj" w:hAnsi="Times New Roman Tj"/>
          <w:sz w:val="18"/>
          <w:szCs w:val="18"/>
        </w:rPr>
        <w:t>-намнокии таби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560" w:dyaOrig="380">
          <v:shape id="_x0000_i1181" type="#_x0000_t75" style="width:27.6pt;height:18pt" o:ole="">
            <v:imagedata r:id="rId285" o:title=""/>
          </v:shape>
          <o:OLEObject Type="Embed" ProgID="Equation.3" ShapeID="_x0000_i1181" DrawAspect="Content" ObjectID="_1795417751" r:id="rId286"/>
        </w:object>
      </w:r>
      <w:r w:rsidRPr="003E2F70">
        <w:rPr>
          <w:rFonts w:ascii="Times New Roman Tj" w:hAnsi="Times New Roman Tj"/>
          <w:sz w:val="18"/>
          <w:szCs w:val="18"/>
        </w:rPr>
        <w:t>намнокии хок дар сар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елон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@107.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600" w:dyaOrig="380">
          <v:shape id="_x0000_i1182" type="#_x0000_t75" style="width:29.4pt;height:18pt" o:ole="">
            <v:imagedata r:id="rId287" o:title=""/>
          </v:shape>
          <o:OLEObject Type="Embed" ProgID="Equation.3" ShapeID="_x0000_i1182" DrawAspect="Content" ObjectID="_1795417752" r:id="rId288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@108.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ченаки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амалкунанда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барбардории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мехсутуни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ало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идаро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кН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тонн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кг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т. 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кПа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@109.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Сабаби 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равии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зардхок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Аз сабаби афзудани 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берунаи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фишурдакунанда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Аз сабаби кам шудани ковокии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таъсири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беруна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тай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Аз сабаби кам шудани ковокии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намнокшудани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он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Аз сабаби ма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лулшудани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намак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таркиби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буда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Аз сабаби вайрон шудани пайвасти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оби</w:t>
      </w:r>
      <w:r w:rsidRPr="003E2F70">
        <w:rPr>
          <w:rFonts w:ascii="Times New Roman Tj" w:hAnsi="Times New Roman Tj"/>
          <w:sz w:val="18"/>
          <w:szCs w:val="18"/>
        </w:rPr>
        <w:t xml:space="preserve">- </w:t>
      </w:r>
      <w:r w:rsidRPr="003E2F70">
        <w:rPr>
          <w:rFonts w:ascii="Times New Roman Tj" w:hAnsi="Times New Roman Tj" w:cs="Times New Roman Tj"/>
          <w:sz w:val="18"/>
          <w:szCs w:val="18"/>
        </w:rPr>
        <w:t>коллоидии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@110.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ченаки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шиддатнокии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г/см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т/м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КПа ё МПа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кг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метр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@111.</w:t>
      </w:r>
    </w:p>
    <w:p w:rsidR="00DE3F78" w:rsidRPr="003E2F70" w:rsidRDefault="00DE3F78" w:rsidP="000D7A56">
      <w:pPr>
        <w:spacing w:after="0" w:line="240" w:lineRule="auto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Массаи 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диаметрашон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0,5</w:t>
      </w:r>
      <w:r w:rsidRPr="003E2F70">
        <w:rPr>
          <w:rFonts w:ascii="Times New Roman Tj" w:hAnsi="Times New Roman Tj" w:cs="Times New Roman Tj"/>
          <w:sz w:val="18"/>
          <w:szCs w:val="18"/>
        </w:rPr>
        <w:t>мм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зиёда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50% </w:t>
      </w:r>
      <w:r w:rsidRPr="003E2F70">
        <w:rPr>
          <w:rFonts w:ascii="Times New Roman Tj" w:hAnsi="Times New Roman Tj" w:cs="Times New Roman Tj"/>
          <w:sz w:val="18"/>
          <w:szCs w:val="18"/>
        </w:rPr>
        <w:t>ташкил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меди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анд</w:t>
      </w:r>
      <w:r w:rsidRPr="003E2F70">
        <w:rPr>
          <w:rFonts w:ascii="Times New Roman Tj" w:hAnsi="Times New Roman Tj"/>
          <w:sz w:val="18"/>
          <w:szCs w:val="18"/>
        </w:rPr>
        <w:t xml:space="preserve">. </w:t>
      </w:r>
      <w:r w:rsidRPr="003E2F70">
        <w:rPr>
          <w:rFonts w:ascii="Times New Roman Tj" w:hAnsi="Times New Roman Tj" w:cs="Times New Roman Tj"/>
          <w:sz w:val="18"/>
          <w:szCs w:val="18"/>
        </w:rPr>
        <w:t>Чигуна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Реги ша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алдор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Сангпораи калони лундашакл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Реги 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Реги калондона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@112.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Номг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калондонаро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агар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утрашон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0,5 </w:t>
      </w:r>
      <w:r w:rsidRPr="003E2F70">
        <w:rPr>
          <w:rFonts w:ascii="Times New Roman Tj" w:hAnsi="Times New Roman Tj" w:cs="Times New Roman Tj"/>
          <w:sz w:val="18"/>
          <w:szCs w:val="18"/>
        </w:rPr>
        <w:t>мм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аз 25% кам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аз 50% кам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аз 50% зиёд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аз 75% кам;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аз 25% зиёда –ро ташкил ди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@113.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гил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340" w:dyaOrig="380">
          <v:shape id="_x0000_i1183" type="#_x0000_t75" style="width:66.6pt;height:18pt" o:ole="">
            <v:imagedata r:id="rId289" o:title=""/>
          </v:shape>
          <o:OLEObject Type="Embed" ProgID="Equation.3" ShapeID="_x0000_i1183" DrawAspect="Content" ObjectID="_1795417753" r:id="rId290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@114.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Зариби нуфузпазирии (К</w:t>
      </w:r>
      <w:r w:rsidRPr="003E2F70">
        <w:rPr>
          <w:rFonts w:ascii="Times New Roman Tj" w:hAnsi="Times New Roman Tj"/>
          <w:sz w:val="18"/>
          <w:szCs w:val="18"/>
          <w:vertAlign w:val="subscript"/>
        </w:rPr>
        <w:t>Ф</w:t>
      </w:r>
      <w:r w:rsidRPr="003E2F70">
        <w:rPr>
          <w:rFonts w:ascii="Times New Roman Tj" w:hAnsi="Times New Roman Tj"/>
          <w:sz w:val="18"/>
          <w:szCs w:val="18"/>
        </w:rPr>
        <w:t>) кадом хок зиёдтар 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Реги 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Реги ша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алдор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Торфи камп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сида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@115.</w:t>
      </w:r>
    </w:p>
    <w:p w:rsidR="00DE3F78" w:rsidRPr="003E2F70" w:rsidRDefault="00DE3F78" w:rsidP="004A2CF6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Номг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нишондод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карда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Аз таркиби гранулометрии (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елакии</w:t>
      </w:r>
      <w:r w:rsidRPr="003E2F70">
        <w:rPr>
          <w:rFonts w:ascii="Times New Roman Tj" w:hAnsi="Times New Roman Tj"/>
          <w:sz w:val="18"/>
          <w:szCs w:val="18"/>
        </w:rPr>
        <w:t xml:space="preserve">)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Аз зичии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Аз ковокии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Аз 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Бо бузургии зариби нуфузпазир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@116.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часпиши</w:t>
      </w:r>
      <w:r w:rsidRPr="003E2F70">
        <w:rPr>
          <w:rFonts w:ascii="Times New Roman Tj" w:hAnsi="Times New Roman Tj"/>
          <w:sz w:val="18"/>
          <w:szCs w:val="18"/>
        </w:rPr>
        <w:t xml:space="preserve"> хос (с)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астанд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Реги ша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алдор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Хоки гардрег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Хоки гилмонанд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сахрадор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Реги миёнадона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@117.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639" w:dyaOrig="380">
          <v:shape id="_x0000_i1184" type="#_x0000_t75" style="width:31.2pt;height:18pt" o:ole="">
            <v:imagedata r:id="rId291" o:title=""/>
          </v:shape>
          <o:OLEObject Type="Embed" ProgID="Equation.3" ShapeID="_x0000_i1184" DrawAspect="Content" ObjectID="_1795417754" r:id="rId292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@118.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460" w:dyaOrig="360">
          <v:shape id="_x0000_i1185" type="#_x0000_t75" style="width:23.4pt;height:18pt" o:ole="">
            <v:imagedata r:id="rId293" o:title=""/>
          </v:shape>
          <o:OLEObject Type="Embed" ProgID="Equation.3" ShapeID="_x0000_i1185" DrawAspect="Content" ObjectID="_1795417755" r:id="rId294"/>
        </w:object>
      </w:r>
      <w:r w:rsidRPr="003E2F70">
        <w:rPr>
          <w:rFonts w:ascii="Times New Roman Tj" w:hAnsi="Times New Roman Tj"/>
          <w:sz w:val="18"/>
          <w:szCs w:val="18"/>
        </w:rPr>
        <w:t xml:space="preserve"> хок аз 0,8 зиёд аст. Ба кадом намуди хок аз 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мувофи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мекунад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Ба хоки намнокиаш паст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Ба хоки намнокиаш миёна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Ба хоки намнокиаш баланд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Ба хоки 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 xml:space="preserve">Ба хоки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оришаванд</w:t>
      </w:r>
      <w:r w:rsidRPr="003E2F70">
        <w:rPr>
          <w:rFonts w:ascii="Times New Roman Tj" w:hAnsi="Times New Roman Tj"/>
          <w:sz w:val="18"/>
          <w:szCs w:val="18"/>
        </w:rPr>
        <w:t>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@119.</w:t>
      </w:r>
    </w:p>
    <w:p w:rsidR="00DE3F78" w:rsidRPr="003E2F70" w:rsidRDefault="00DE3F78" w:rsidP="008B338B">
      <w:pPr>
        <w:spacing w:after="0" w:line="240" w:lineRule="auto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ченаки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абулшудаи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сохтмон</w:t>
      </w:r>
      <w:r w:rsidRPr="003E2F70">
        <w:rPr>
          <w:rFonts w:ascii="Times New Roman Tj" w:hAnsi="Times New Roman Tj"/>
          <w:sz w:val="18"/>
          <w:szCs w:val="18"/>
        </w:rPr>
        <w:t xml:space="preserve">) </w:t>
      </w:r>
      <w:r w:rsidRPr="003E2F70">
        <w:rPr>
          <w:rFonts w:ascii="Times New Roman Tj" w:hAnsi="Times New Roman Tj" w:cs="Times New Roman Tj"/>
          <w:sz w:val="18"/>
          <w:szCs w:val="18"/>
        </w:rPr>
        <w:t>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берунаи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таъсиркунанда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тонн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кг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кН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МПа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т/м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2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@120.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1500" w:dyaOrig="380">
          <v:shape id="_x0000_i1186" type="#_x0000_t75" style="width:74.4pt;height:18pt" o:ole="">
            <v:imagedata r:id="rId295" o:title=""/>
          </v:shape>
          <o:OLEObject Type="Embed" ProgID="Equation.3" ShapeID="_x0000_i1186" DrawAspect="Content" ObjectID="_1795417756" r:id="rId296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EF0791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@121.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пасти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40">
          <v:shape id="_x0000_i1187" type="#_x0000_t75" style="width:69pt;height:17.4pt" o:ole="">
            <v:imagedata r:id="rId24" o:title=""/>
          </v:shape>
          <o:OLEObject Type="Embed" ProgID="Equation.3" ShapeID="_x0000_i1187" DrawAspect="Content" ObjectID="_1795417757" r:id="rId29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219" w:dyaOrig="340">
          <v:shape id="_x0000_i1188" type="#_x0000_t75" style="width:60.6pt;height:17.4pt" o:ole="">
            <v:imagedata r:id="rId26" o:title=""/>
          </v:shape>
          <o:OLEObject Type="Embed" ProgID="Equation.3" ShapeID="_x0000_i1188" DrawAspect="Content" ObjectID="_1795417758" r:id="rId298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59" w:dyaOrig="340">
          <v:shape id="_x0000_i1189" type="#_x0000_t75" style="width:66.6pt;height:17.4pt" o:ole="">
            <v:imagedata r:id="rId28" o:title=""/>
          </v:shape>
          <o:OLEObject Type="Embed" ProgID="Equation.3" ShapeID="_x0000_i1189" DrawAspect="Content" ObjectID="_1795417759" r:id="rId29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20" w:dyaOrig="340">
          <v:shape id="_x0000_i1190" type="#_x0000_t75" style="width:39.6pt;height:17.4pt" o:ole="">
            <v:imagedata r:id="rId30" o:title=""/>
          </v:shape>
          <o:OLEObject Type="Embed" ProgID="Equation.3" ShapeID="_x0000_i1190" DrawAspect="Content" ObjectID="_1795417760" r:id="rId300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59" w:dyaOrig="340">
          <v:shape id="_x0000_i1191" type="#_x0000_t75" style="width:42.6pt;height:17.4pt" o:ole="">
            <v:imagedata r:id="rId32" o:title=""/>
          </v:shape>
          <o:OLEObject Type="Embed" ProgID="Equation.3" ShapeID="_x0000_i1191" DrawAspect="Content" ObjectID="_1795417761" r:id="rId30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@122.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Реги миёнадонаи зич кадом аст, агар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380" w:dyaOrig="320">
          <v:shape id="_x0000_i1192" type="#_x0000_t75" style="width:69pt;height:15.6pt" o:ole="">
            <v:imagedata r:id="rId94" o:title=""/>
          </v:shape>
          <o:OLEObject Type="Embed" ProgID="Equation.3" ShapeID="_x0000_i1192" DrawAspect="Content" ObjectID="_1795417762" r:id="rId302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1260" w:dyaOrig="320">
          <v:shape id="_x0000_i1193" type="#_x0000_t75" style="width:63pt;height:15.6pt" o:ole="">
            <v:imagedata r:id="rId96" o:title=""/>
          </v:shape>
          <o:OLEObject Type="Embed" ProgID="Equation.3" ShapeID="_x0000_i1193" DrawAspect="Content" ObjectID="_1795417763" r:id="rId30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840" w:dyaOrig="320">
          <v:shape id="_x0000_i1194" type="#_x0000_t75" style="width:42.6pt;height:15.6pt" o:ole="">
            <v:imagedata r:id="rId98" o:title=""/>
          </v:shape>
          <o:OLEObject Type="Embed" ProgID="Equation.3" ShapeID="_x0000_i1194" DrawAspect="Content" ObjectID="_1795417764" r:id="rId304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95" type="#_x0000_t75" style="width:36.6pt;height:15.6pt" o:ole="">
            <v:imagedata r:id="rId100" o:title=""/>
          </v:shape>
          <o:OLEObject Type="Embed" ProgID="Equation.3" ShapeID="_x0000_i1195" DrawAspect="Content" ObjectID="_1795417765" r:id="rId30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0"/>
          <w:sz w:val="18"/>
          <w:szCs w:val="18"/>
          <w:lang w:val="en-US"/>
        </w:rPr>
        <w:object w:dxaOrig="720" w:dyaOrig="320">
          <v:shape id="_x0000_i1196" type="#_x0000_t75" style="width:36.6pt;height:15.6pt" o:ole="">
            <v:imagedata r:id="rId102" o:title=""/>
          </v:shape>
          <o:OLEObject Type="Embed" ProgID="Equation.3" ShapeID="_x0000_i1196" DrawAspect="Content" ObjectID="_1795417766" r:id="rId306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@123.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639" w:dyaOrig="380">
          <v:shape id="_x0000_i1197" type="#_x0000_t75" style="width:31.2pt;height:18pt" o:ole="">
            <v:imagedata r:id="rId104" o:title=""/>
          </v:shape>
          <o:OLEObject Type="Embed" ProgID="Equation.3" ShapeID="_x0000_i1197" DrawAspect="Content" ObjectID="_1795417767" r:id="rId307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Нимнарм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@124.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ченаки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г/см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/>
          <w:sz w:val="18"/>
          <w:szCs w:val="18"/>
        </w:rPr>
        <w:t>,т/м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3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г/см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2</w:t>
      </w:r>
      <w:r w:rsidRPr="003E2F70">
        <w:rPr>
          <w:rFonts w:ascii="Times New Roman Tj" w:hAnsi="Times New Roman Tj"/>
          <w:sz w:val="18"/>
          <w:szCs w:val="18"/>
        </w:rPr>
        <w:t>, т/м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2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кН/м, н/м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кПа, МПа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кН/м, н/м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@125.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Во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ченаки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абулшудаи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зариби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нуфузпазир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 w:cs="Times New Roman Tj"/>
          <w:sz w:val="18"/>
          <w:szCs w:val="18"/>
        </w:rPr>
        <w:t>К</w:t>
      </w:r>
      <w:r w:rsidRPr="003E2F70">
        <w:rPr>
          <w:rFonts w:ascii="Times New Roman Tj" w:hAnsi="Times New Roman Tj"/>
          <w:sz w:val="18"/>
          <w:szCs w:val="18"/>
          <w:vertAlign w:val="subscript"/>
        </w:rPr>
        <w:t>ф</w:t>
      </w:r>
      <w:r w:rsidRPr="003E2F70">
        <w:rPr>
          <w:rFonts w:ascii="Times New Roman Tj" w:hAnsi="Times New Roman Tj"/>
          <w:sz w:val="18"/>
          <w:szCs w:val="18"/>
        </w:rPr>
        <w:t>)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см/сек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м/сек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м/мин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м/шабонар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з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кг/см</w:t>
      </w:r>
      <w:r w:rsidRPr="003E2F70">
        <w:rPr>
          <w:rFonts w:ascii="Times New Roman Tj" w:hAnsi="Times New Roman Tj"/>
          <w:sz w:val="18"/>
          <w:szCs w:val="18"/>
          <w:vertAlign w:val="superscript"/>
        </w:rPr>
        <w:t>2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@126.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Адади намрмии хок ба 2% баробар аст, намуди хокро муайян 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Гилхок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Регги 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@127.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Асос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табии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чигуна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иборатанд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Аз рег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калондона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Аз гилхок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Аз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ое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ки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хусусият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оифизикию</w:t>
      </w:r>
      <w:r w:rsidRPr="003E2F70">
        <w:rPr>
          <w:rFonts w:ascii="Times New Roman Tj" w:hAnsi="Times New Roman Tj"/>
          <w:sz w:val="18"/>
          <w:szCs w:val="18"/>
        </w:rPr>
        <w:t xml:space="preserve">- механикониашон ба талаботи сохтмон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авог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й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Аз регхок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миёна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Аз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аргуна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@128.</w:t>
      </w:r>
    </w:p>
    <w:p w:rsidR="00DE3F78" w:rsidRPr="003E2F70" w:rsidRDefault="00DE3F78" w:rsidP="00ED1C4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0,15 </w:t>
      </w:r>
      <w:r w:rsidRPr="003E2F70">
        <w:rPr>
          <w:rFonts w:ascii="Times New Roman Tj" w:hAnsi="Times New Roman Tj" w:cs="Times New Roman Tj"/>
          <w:sz w:val="18"/>
          <w:szCs w:val="18"/>
        </w:rPr>
        <w:t>баробар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ат</w:t>
      </w:r>
      <w:r w:rsidRPr="003E2F70">
        <w:rPr>
          <w:rFonts w:ascii="Times New Roman Tj" w:hAnsi="Times New Roman Tj"/>
          <w:sz w:val="18"/>
          <w:szCs w:val="18"/>
        </w:rPr>
        <w:t xml:space="preserve">.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Нимсахт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Нармравон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Мушкилнарм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Равон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@129.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намнок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sz w:val="18"/>
          <w:szCs w:val="18"/>
          <w:lang w:val="en-US"/>
        </w:rPr>
        <w:t>S</w:t>
      </w:r>
      <w:r w:rsidRPr="003E2F70">
        <w:rPr>
          <w:rFonts w:ascii="Times New Roman Tj" w:hAnsi="Times New Roman Tj"/>
          <w:sz w:val="18"/>
          <w:szCs w:val="18"/>
          <w:vertAlign w:val="subscript"/>
          <w:lang w:val="en-US"/>
        </w:rPr>
        <w:t>z</w:t>
      </w:r>
      <w:r w:rsidRPr="003E2F70">
        <w:rPr>
          <w:rFonts w:ascii="Times New Roman Tj" w:hAnsi="Times New Roman Tj"/>
          <w:sz w:val="18"/>
          <w:szCs w:val="18"/>
        </w:rPr>
        <w:t>) аз 0 хурд аст. Ба 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таалу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Ба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Ба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фасе</w:t>
      </w:r>
      <w:r w:rsidRPr="003E2F70">
        <w:rPr>
          <w:rFonts w:ascii="Times New Roman" w:hAnsi="Times New Roman"/>
          <w:sz w:val="18"/>
          <w:szCs w:val="18"/>
        </w:rPr>
        <w:t>ҳӣ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Ба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сахрадор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Ба зардхок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раванда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Ба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гилмонанд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@130.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Хусусияти фуширдашавии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онунияти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механикаи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то</w:t>
      </w:r>
      <w:r w:rsidRPr="003E2F70">
        <w:rPr>
          <w:rFonts w:ascii="Times New Roman Tj" w:hAnsi="Times New Roman Tj"/>
          <w:sz w:val="18"/>
          <w:szCs w:val="18"/>
        </w:rPr>
        <w:t>беъ 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онуни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онуни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таровишии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ломинар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Шарти муста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кам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Ба та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йири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шакли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хатт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онуни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зичшав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@131.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Фишурдашавии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амал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истифода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бурда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 xml:space="preserve">Дар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 xml:space="preserve">дар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</w:t>
      </w:r>
      <w:r w:rsidRPr="003E2F70">
        <w:rPr>
          <w:rFonts w:ascii="Times New Roman Tj" w:hAnsi="Times New Roman Tj"/>
          <w:sz w:val="18"/>
          <w:szCs w:val="18"/>
        </w:rPr>
        <w:t xml:space="preserve"> 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равии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ангоми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е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иши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нишеби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ангоми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тамоюлииншоот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Дар маврид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ойгиршавии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суст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53151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@132.</w:t>
      </w:r>
    </w:p>
    <w:p w:rsidR="00DE3F78" w:rsidRPr="003E2F70" w:rsidRDefault="00DE3F78" w:rsidP="0053151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Хусусияти обгузаронии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нишонд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анда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тавсиф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карда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53151E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Бо зарибисоиши дохил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часпиш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53151E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Бо зариби таровиш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53151E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Бо зариби 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рав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53151E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Зариби фишурдашав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53151E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Бо шаклдигаркунии таркибии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53151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@133.</w:t>
      </w:r>
    </w:p>
    <w:p w:rsidR="00DE3F78" w:rsidRPr="003E2F70" w:rsidRDefault="00DE3F78" w:rsidP="0053151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овимати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пайвандии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е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амал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истифода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бурда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Дар пешбинии суръати 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сероб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 xml:space="preserve">Дар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фур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нишин</w:t>
      </w:r>
      <w:r w:rsidRPr="003E2F70">
        <w:rPr>
          <w:rFonts w:ascii="Times New Roman Tj" w:hAnsi="Times New Roman Tj"/>
          <w:sz w:val="18"/>
          <w:szCs w:val="18"/>
        </w:rPr>
        <w:t>и 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 xml:space="preserve">Дар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муста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камии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адд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. </w:t>
      </w:r>
      <w:r w:rsidRPr="003E2F70">
        <w:rPr>
          <w:rFonts w:ascii="Times New Roman Tj" w:hAnsi="Times New Roman Tj" w:cs="Times New Roman Tj"/>
          <w:sz w:val="18"/>
          <w:szCs w:val="18"/>
        </w:rPr>
        <w:t>Устувор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такядевор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 xml:space="preserve">Дар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муайянкунии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шиддат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 xml:space="preserve">Дар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тамоюли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курси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@134.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Нишонди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андаи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фишурдашав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Часпиши хоси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Зариби соиши дохил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Модули та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йирнокии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шакл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Зариби фишурдашав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Зариби таровиш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@135.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 xml:space="preserve">Суръати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/>
          <w:sz w:val="18"/>
          <w:szCs w:val="18"/>
        </w:rPr>
        <w:t>аракати фишории об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зеризамин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чи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вобастаги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Аз андозаи 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Аз пайвастии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Аз градиенти фишори гидравлик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Аз хусусияти нармии 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Аз ковок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 Tj" w:hAnsi="Times New Roman Tj" w:cs="Times New Roman Tj"/>
          <w:sz w:val="18"/>
          <w:szCs w:val="18"/>
        </w:rPr>
        <w:t>му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овимати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ро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тароыиш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бузургии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таъсиркунанда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@136.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Зариби таровиш дар 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зиёдтар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Реги миёнадона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Реги дурушт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Регги 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Регги калондона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@137.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Шиддат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аз</w:t>
      </w:r>
      <w:r w:rsidRPr="003E2F70">
        <w:rPr>
          <w:rFonts w:ascii="Times New Roman Tj" w:hAnsi="Times New Roman Tj"/>
          <w:sz w:val="18"/>
          <w:szCs w:val="18"/>
        </w:rPr>
        <w:t xml:space="preserve"> бор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баробарта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симкунанда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усули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«кун</w:t>
      </w:r>
      <w:r w:rsidRPr="003E2F70">
        <w:rPr>
          <w:rFonts w:ascii="Times New Roman" w:hAnsi="Times New Roman"/>
          <w:sz w:val="18"/>
          <w:szCs w:val="18"/>
        </w:rPr>
        <w:t>ҷӣ</w:t>
      </w:r>
      <w:r w:rsidRPr="003E2F70">
        <w:rPr>
          <w:rFonts w:ascii="Times New Roman Tj" w:hAnsi="Times New Roman Tj" w:cs="Times New Roman Tj"/>
          <w:sz w:val="18"/>
          <w:szCs w:val="18"/>
        </w:rPr>
        <w:t>»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карда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Дар ну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таи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майдони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росткун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Дар дохили майдончаи росткун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Дар беруни майдончаи росткун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дар 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секун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Дар маркази майдончаи даврагии фишор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@138.</w:t>
      </w:r>
    </w:p>
    <w:p w:rsidR="00DE3F78" w:rsidRPr="003E2F70" w:rsidRDefault="00DE3F78" w:rsidP="008D718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 xml:space="preserve">Дар кадом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ойгиршавии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оби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зеризамин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эпюраи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шиддат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табии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360" w:dyaOrig="380">
          <v:shape id="_x0000_i1198" type="#_x0000_t75" style="width:18pt;height:18pt" o:ole="">
            <v:imagedata r:id="rId308" o:title=""/>
          </v:shape>
          <o:OLEObject Type="Embed" ProgID="Equation.3" ShapeID="_x0000_i1198" DrawAspect="Content" ObjectID="_1795417768" r:id="rId309"/>
        </w:object>
      </w:r>
      <w:r w:rsidRPr="003E2F70">
        <w:rPr>
          <w:rFonts w:ascii="Times New Roman Tj" w:hAnsi="Times New Roman Tj"/>
          <w:sz w:val="18"/>
          <w:szCs w:val="18"/>
        </w:rPr>
        <w:t>) мешиканад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Дар сат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об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зеризамин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Дар байни оби зеризамин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Дар поении оби зери замин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Эпюраи шиддат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табии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дархе</w:t>
      </w:r>
      <w:r w:rsidRPr="003E2F70">
        <w:rPr>
          <w:rFonts w:ascii="Times New Roman" w:hAnsi="Times New Roman"/>
          <w:sz w:val="18"/>
          <w:szCs w:val="18"/>
        </w:rPr>
        <w:t>ҷҳ</w:t>
      </w:r>
      <w:r w:rsidRPr="003E2F70">
        <w:rPr>
          <w:rFonts w:ascii="Times New Roman Tj" w:hAnsi="Times New Roman Tj" w:cs="Times New Roman Tj"/>
          <w:sz w:val="18"/>
          <w:szCs w:val="18"/>
        </w:rPr>
        <w:t>олат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намешиканад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Эпюра шакли ростхатта 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@139.</w:t>
      </w:r>
    </w:p>
    <w:p w:rsidR="00DE3F78" w:rsidRPr="003E2F70" w:rsidRDefault="00DE3F78" w:rsidP="008D718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Кун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дохилии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соиш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камтаранд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миёнадона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@140.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Шарти асосии ба асос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оисохта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гузоштан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760" w:dyaOrig="380">
          <v:shape id="_x0000_i1199" type="#_x0000_t75" style="width:37.2pt;height:18pt" o:ole="">
            <v:imagedata r:id="rId310" o:title=""/>
          </v:shape>
          <o:OLEObject Type="Embed" ProgID="Equation.3" ShapeID="_x0000_i1199" DrawAspect="Content" ObjectID="_1795417769" r:id="rId31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760" w:dyaOrig="380">
          <v:shape id="_x0000_i1200" type="#_x0000_t75" style="width:37.2pt;height:18pt" o:ole="">
            <v:imagedata r:id="rId312" o:title=""/>
          </v:shape>
          <o:OLEObject Type="Embed" ProgID="Equation.3" ShapeID="_x0000_i1200" DrawAspect="Content" ObjectID="_1795417770" r:id="rId31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760" w:dyaOrig="380">
          <v:shape id="_x0000_i1201" type="#_x0000_t75" style="width:37.2pt;height:18pt" o:ole="">
            <v:imagedata r:id="rId314" o:title=""/>
          </v:shape>
          <o:OLEObject Type="Embed" ProgID="Equation.3" ShapeID="_x0000_i1201" DrawAspect="Content" ObjectID="_1795417771" r:id="rId315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600" w:dyaOrig="279">
          <v:shape id="_x0000_i1202" type="#_x0000_t75" style="width:29.4pt;height:13.8pt" o:ole="">
            <v:imagedata r:id="rId316" o:title=""/>
          </v:shape>
          <o:OLEObject Type="Embed" ProgID="Equation.3" ShapeID="_x0000_i1202" DrawAspect="Content" ObjectID="_1795417772" r:id="rId31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580" w:dyaOrig="279">
          <v:shape id="_x0000_i1203" type="#_x0000_t75" style="width:28.2pt;height:13.8pt" o:ole="">
            <v:imagedata r:id="rId318" o:title=""/>
          </v:shape>
          <o:OLEObject Type="Embed" ProgID="Equation.3" ShapeID="_x0000_i1203" DrawAspect="Content" ObjectID="_1795417773" r:id="rId31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@141.</w:t>
      </w:r>
    </w:p>
    <w:p w:rsidR="00DE3F78" w:rsidRPr="003E2F70" w:rsidRDefault="00DE3F78" w:rsidP="008D718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Му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овимати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исобии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sz w:val="18"/>
          <w:szCs w:val="18"/>
          <w:lang w:val="en-US"/>
        </w:rPr>
        <w:t>R</w:t>
      </w:r>
      <w:r w:rsidRPr="003E2F70">
        <w:rPr>
          <w:rFonts w:ascii="Times New Roman Tj" w:hAnsi="Times New Roman Tj"/>
          <w:sz w:val="18"/>
          <w:szCs w:val="18"/>
        </w:rPr>
        <w:t>) аз ч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вобастаг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Аз андоза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маъдан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Аз зичии 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Аз 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Аз чу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ойгиршавии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абати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tabs>
          <w:tab w:val="num" w:pos="0"/>
        </w:tabs>
        <w:spacing w:after="0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 xml:space="preserve">Аз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ама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вобастаги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боло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оварда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8D7184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@142.</w:t>
      </w:r>
    </w:p>
    <w:p w:rsidR="00DE3F78" w:rsidRPr="003E2F70" w:rsidRDefault="00DE3F78" w:rsidP="008D7184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обилияти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борбардории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зиёданд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сахрадор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калондона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Гилхоки мушкилнарм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Регги 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Регхоки равон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@143.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Адади нарми (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279" w:dyaOrig="380">
          <v:shape id="_x0000_i1204" type="#_x0000_t75" style="width:13.8pt;height:18pt" o:ole="">
            <v:imagedata r:id="rId320" o:title=""/>
          </v:shape>
          <o:OLEObject Type="Embed" ProgID="Equation.3" ShapeID="_x0000_i1204" DrawAspect="Content" ObjectID="_1795417774" r:id="rId321"/>
        </w:object>
      </w:r>
      <w:r w:rsidRPr="003E2F70">
        <w:rPr>
          <w:rFonts w:ascii="Times New Roman Tj" w:hAnsi="Times New Roman Tj"/>
          <w:sz w:val="18"/>
          <w:szCs w:val="18"/>
        </w:rPr>
        <w:t xml:space="preserve">) баробари10%,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499" w:dyaOrig="340">
          <v:shape id="_x0000_i1205" type="#_x0000_t75" style="width:24pt;height:17.4pt" o:ole="">
            <v:imagedata r:id="rId322" o:title=""/>
          </v:shape>
          <o:OLEObject Type="Embed" ProgID="Equation.3" ShapeID="_x0000_i1205" DrawAspect="Content" ObjectID="_1795417775" r:id="rId323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ба 0,62 баробар аст. Намуд ва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кунед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Гилхоки нимсахт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Гилхоки нимнарм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Регхоки 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Гили равон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Гилхоки 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@144.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гилмонанд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формулаи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зерин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муайян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карда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мешавад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32"/>
          <w:sz w:val="18"/>
          <w:szCs w:val="18"/>
        </w:rPr>
        <w:object w:dxaOrig="1359" w:dyaOrig="740">
          <v:shape id="_x0000_i1206" type="#_x0000_t75" style="width:66.6pt;height:36pt" o:ole="">
            <v:imagedata r:id="rId324" o:title=""/>
          </v:shape>
          <o:OLEObject Type="Embed" ProgID="Equation.3" ShapeID="_x0000_i1206" DrawAspect="Content" ObjectID="_1795417776" r:id="rId325"/>
        </w:object>
      </w:r>
      <w:r w:rsidRPr="003E2F70">
        <w:rPr>
          <w:rFonts w:ascii="Times New Roman Tj" w:hAnsi="Times New Roman Tj"/>
          <w:sz w:val="18"/>
          <w:szCs w:val="18"/>
        </w:rPr>
        <w:t xml:space="preserve"> (дар ин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>:</w:t>
      </w:r>
      <w:r w:rsidRPr="003E2F70">
        <w:rPr>
          <w:rFonts w:ascii="Times New Roman Tj" w:hAnsi="Times New Roman Tj"/>
          <w:sz w:val="18"/>
          <w:szCs w:val="18"/>
          <w:lang w:val="en-US"/>
        </w:rPr>
        <w:t>W</w:t>
      </w:r>
      <w:r w:rsidRPr="003E2F70">
        <w:rPr>
          <w:rFonts w:ascii="Times New Roman Tj" w:hAnsi="Times New Roman Tj"/>
          <w:sz w:val="18"/>
          <w:szCs w:val="18"/>
        </w:rPr>
        <w:t xml:space="preserve">- намнокии табии; </w:t>
      </w:r>
      <w:r w:rsidRPr="003E2F70">
        <w:rPr>
          <w:rFonts w:ascii="Times New Roman Tj" w:hAnsi="Times New Roman Tj"/>
          <w:sz w:val="18"/>
          <w:szCs w:val="18"/>
          <w:lang w:val="en-US"/>
        </w:rPr>
        <w:t>W</w:t>
      </w:r>
      <w:r w:rsidRPr="003E2F70">
        <w:rPr>
          <w:rFonts w:ascii="Times New Roman Tj" w:hAnsi="Times New Roman Tj"/>
          <w:sz w:val="18"/>
          <w:szCs w:val="18"/>
          <w:vertAlign w:val="subscript"/>
        </w:rPr>
        <w:t>р</w:t>
      </w:r>
      <w:r w:rsidRPr="003E2F70">
        <w:rPr>
          <w:rFonts w:ascii="Times New Roman Tj" w:hAnsi="Times New Roman Tj"/>
          <w:sz w:val="18"/>
          <w:szCs w:val="18"/>
        </w:rPr>
        <w:t>-намнок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сар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ади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елон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279" w:dyaOrig="380">
          <v:shape id="_x0000_i1207" type="#_x0000_t75" style="width:13.8pt;height:18pt" o:ole="">
            <v:imagedata r:id="rId320" o:title=""/>
          </v:shape>
          <o:OLEObject Type="Embed" ProgID="Equation.3" ShapeID="_x0000_i1207" DrawAspect="Content" ObjectID="_1795417777" r:id="rId326"/>
        </w:object>
      </w:r>
      <w:r w:rsidRPr="003E2F70">
        <w:rPr>
          <w:rFonts w:ascii="Times New Roman Tj" w:hAnsi="Times New Roman Tj"/>
          <w:sz w:val="18"/>
          <w:szCs w:val="18"/>
        </w:rPr>
        <w:t>-адади нарм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). </w:t>
      </w:r>
      <w:r w:rsidRPr="003E2F70">
        <w:rPr>
          <w:rFonts w:ascii="Times New Roman Tj" w:hAnsi="Times New Roman Tj" w:cs="Times New Roman Tj"/>
          <w:sz w:val="18"/>
          <w:szCs w:val="18"/>
        </w:rPr>
        <w:t>Даркадом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олат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оинамнокии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табии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sz w:val="18"/>
          <w:szCs w:val="18"/>
          <w:lang w:val="en-US"/>
        </w:rPr>
        <w:t>W</w:t>
      </w:r>
      <w:r w:rsidRPr="003E2F70">
        <w:rPr>
          <w:rFonts w:ascii="Times New Roman Tj" w:hAnsi="Times New Roman Tj"/>
          <w:sz w:val="18"/>
          <w:szCs w:val="18"/>
        </w:rPr>
        <w:t xml:space="preserve">) ,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580" w:dyaOrig="279">
          <v:shape id="_x0000_i1208" type="#_x0000_t75" style="width:28.2pt;height:13.8pt" o:ole="">
            <v:imagedata r:id="rId318" o:title=""/>
          </v:shape>
          <o:OLEObject Type="Embed" ProgID="Equation.3" ShapeID="_x0000_i1208" DrawAspect="Content" ObjectID="_1795417778" r:id="rId327"/>
        </w:object>
      </w:r>
      <w:r w:rsidRPr="003E2F70">
        <w:rPr>
          <w:rFonts w:ascii="Times New Roman Tj" w:hAnsi="Times New Roman Tj"/>
          <w:sz w:val="18"/>
          <w:szCs w:val="18"/>
        </w:rPr>
        <w:t xml:space="preserve"> мешава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880" w:dyaOrig="380">
          <v:shape id="_x0000_i1209" type="#_x0000_t75" style="width:43.2pt;height:18pt" o:ole="">
            <v:imagedata r:id="rId328" o:title=""/>
          </v:shape>
          <o:OLEObject Type="Embed" ProgID="Equation.3" ShapeID="_x0000_i1209" DrawAspect="Content" ObjectID="_1795417779" r:id="rId329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999" w:dyaOrig="380">
          <v:shape id="_x0000_i1210" type="#_x0000_t75" style="width:48.6pt;height:18pt" o:ole="">
            <v:imagedata r:id="rId330" o:title=""/>
          </v:shape>
          <o:OLEObject Type="Embed" ProgID="Equation.3" ShapeID="_x0000_i1210" DrawAspect="Content" ObjectID="_1795417780" r:id="rId331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880" w:dyaOrig="380">
          <v:shape id="_x0000_i1211" type="#_x0000_t75" style="width:43.2pt;height:18pt" o:ole="">
            <v:imagedata r:id="rId332" o:title=""/>
          </v:shape>
          <o:OLEObject Type="Embed" ProgID="Equation.3" ShapeID="_x0000_i1211" DrawAspect="Content" ObjectID="_1795417781" r:id="rId333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800" w:dyaOrig="380">
          <v:shape id="_x0000_i1212" type="#_x0000_t75" style="width:39pt;height:18pt" o:ole="">
            <v:imagedata r:id="rId334" o:title=""/>
          </v:shape>
          <o:OLEObject Type="Embed" ProgID="Equation.3" ShapeID="_x0000_i1212" DrawAspect="Content" ObjectID="_1795417782" r:id="rId335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859" w:dyaOrig="380">
          <v:shape id="_x0000_i1213" type="#_x0000_t75" style="width:42.6pt;height:18pt" o:ole="">
            <v:imagedata r:id="rId336" o:title=""/>
          </v:shape>
          <o:OLEObject Type="Embed" ProgID="Equation.3" ShapeID="_x0000_i1213" DrawAspect="Content" ObjectID="_1795417783" r:id="rId337"/>
        </w:object>
      </w:r>
      <w:r w:rsidRPr="003E2F70">
        <w:rPr>
          <w:rFonts w:ascii="Times New Roman Tj" w:hAnsi="Times New Roman Tj"/>
          <w:sz w:val="18"/>
          <w:szCs w:val="18"/>
        </w:rPr>
        <w:t xml:space="preserve"> 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@145.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Зариби ковокии хок бо формулаи зерин муайян карда мешавад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1060" w:dyaOrig="700">
          <v:shape id="_x0000_i1214" type="#_x0000_t75" style="width:52.2pt;height:34.8pt" o:ole="">
            <v:imagedata r:id="rId338" o:title=""/>
          </v:shape>
          <o:OLEObject Type="Embed" ProgID="Equation.3" ShapeID="_x0000_i1214" DrawAspect="Content" ObjectID="_1795417784" r:id="rId339"/>
        </w:object>
      </w:r>
      <w:r w:rsidRPr="003E2F70">
        <w:rPr>
          <w:rFonts w:ascii="Times New Roman Tj" w:hAnsi="Times New Roman Tj"/>
          <w:sz w:val="18"/>
          <w:szCs w:val="18"/>
        </w:rPr>
        <w:t xml:space="preserve"> (дар ин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>: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300" w:dyaOrig="360">
          <v:shape id="_x0000_i1215" type="#_x0000_t75" style="width:15pt;height:18pt" o:ole="">
            <v:imagedata r:id="rId340" o:title=""/>
          </v:shape>
          <o:OLEObject Type="Embed" ProgID="Equation.3" ShapeID="_x0000_i1215" DrawAspect="Content" ObjectID="_1795417785" r:id="rId341"/>
        </w:object>
      </w:r>
      <w:r w:rsidRPr="003E2F70">
        <w:rPr>
          <w:rFonts w:ascii="Times New Roman Tj" w:hAnsi="Times New Roman Tj"/>
          <w:sz w:val="18"/>
          <w:szCs w:val="18"/>
        </w:rPr>
        <w:t>-зичии 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сахт</w: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320" w:dyaOrig="360">
          <v:shape id="_x0000_i1216" type="#_x0000_t75" style="width:15.6pt;height:18pt" o:ole="">
            <v:imagedata r:id="rId342" o:title=""/>
          </v:shape>
          <o:OLEObject Type="Embed" ProgID="Equation.3" ShapeID="_x0000_i1216" DrawAspect="Content" ObjectID="_1795417786" r:id="rId343"/>
        </w:object>
      </w:r>
      <w:r w:rsidRPr="003E2F70">
        <w:rPr>
          <w:rFonts w:ascii="Times New Roman Tj" w:hAnsi="Times New Roman Tj"/>
          <w:sz w:val="18"/>
          <w:szCs w:val="18"/>
        </w:rPr>
        <w:t xml:space="preserve">- зичии хоки хушк). Дар кадом маврид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499" w:dyaOrig="279">
          <v:shape id="_x0000_i1217" type="#_x0000_t75" style="width:24pt;height:13.8pt" o:ole="">
            <v:imagedata r:id="rId344" o:title=""/>
          </v:shape>
          <o:OLEObject Type="Embed" ProgID="Equation.3" ShapeID="_x0000_i1217" DrawAspect="Content" ObjectID="_1795417787" r:id="rId345"/>
        </w:object>
      </w:r>
      <w:r w:rsidRPr="003E2F70">
        <w:rPr>
          <w:rFonts w:ascii="Times New Roman Tj" w:hAnsi="Times New Roman Tj"/>
          <w:sz w:val="18"/>
          <w:szCs w:val="18"/>
        </w:rPr>
        <w:t xml:space="preserve"> 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900" w:dyaOrig="700">
          <v:shape id="_x0000_i1218" type="#_x0000_t75" style="width:44.4pt;height:34.8pt" o:ole="">
            <v:imagedata r:id="rId346" o:title=""/>
          </v:shape>
          <o:OLEObject Type="Embed" ProgID="Equation.3" ShapeID="_x0000_i1218" DrawAspect="Content" ObjectID="_1795417788" r:id="rId347"/>
        </w:object>
      </w:r>
      <w:r w:rsidRPr="003E2F70">
        <w:rPr>
          <w:rFonts w:ascii="Times New Roman Tj" w:hAnsi="Times New Roman Tj"/>
          <w:sz w:val="18"/>
          <w:szCs w:val="18"/>
        </w:rPr>
        <w:t>бошад;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940" w:dyaOrig="700">
          <v:shape id="_x0000_i1219" type="#_x0000_t75" style="width:45.6pt;height:34.8pt" o:ole="">
            <v:imagedata r:id="rId348" o:title=""/>
          </v:shape>
          <o:OLEObject Type="Embed" ProgID="Equation.3" ShapeID="_x0000_i1219" DrawAspect="Content" ObjectID="_1795417789" r:id="rId349"/>
        </w:object>
      </w:r>
      <w:r w:rsidRPr="003E2F70">
        <w:rPr>
          <w:rFonts w:ascii="Times New Roman Tj" w:hAnsi="Times New Roman Tj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760" w:dyaOrig="700">
          <v:shape id="_x0000_i1220" type="#_x0000_t75" style="width:37.2pt;height:34.8pt" o:ole="">
            <v:imagedata r:id="rId350" o:title=""/>
          </v:shape>
          <o:OLEObject Type="Embed" ProgID="Equation.3" ShapeID="_x0000_i1220" DrawAspect="Content" ObjectID="_1795417790" r:id="rId351"/>
        </w:object>
      </w:r>
      <w:r w:rsidRPr="003E2F70">
        <w:rPr>
          <w:rFonts w:ascii="Times New Roman Tj" w:hAnsi="Times New Roman Tj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760" w:dyaOrig="700">
          <v:shape id="_x0000_i1221" type="#_x0000_t75" style="width:37.2pt;height:34.8pt" o:ole="">
            <v:imagedata r:id="rId352" o:title=""/>
          </v:shape>
          <o:OLEObject Type="Embed" ProgID="Equation.3" ShapeID="_x0000_i1221" DrawAspect="Content" ObjectID="_1795417791" r:id="rId353"/>
        </w:object>
      </w:r>
      <w:r w:rsidRPr="003E2F70">
        <w:rPr>
          <w:rFonts w:ascii="Times New Roman Tj" w:hAnsi="Times New Roman Tj"/>
          <w:sz w:val="18"/>
          <w:szCs w:val="18"/>
        </w:rPr>
        <w:t>бошад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 xml:space="preserve">агар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880" w:dyaOrig="700">
          <v:shape id="_x0000_i1222" type="#_x0000_t75" style="width:43.2pt;height:34.8pt" o:ole="">
            <v:imagedata r:id="rId354" o:title=""/>
          </v:shape>
          <o:OLEObject Type="Embed" ProgID="Equation.3" ShapeID="_x0000_i1222" DrawAspect="Content" ObjectID="_1795417792" r:id="rId355"/>
        </w:object>
      </w:r>
      <w:r w:rsidRPr="003E2F70">
        <w:rPr>
          <w:rFonts w:ascii="Times New Roman Tj" w:hAnsi="Times New Roman Tj"/>
          <w:sz w:val="18"/>
          <w:szCs w:val="18"/>
        </w:rPr>
        <w:t>бошад;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@146.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 xml:space="preserve">Кадом мавриди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ойгиршавии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сохтмон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" w:hAnsi="Times New Roman"/>
          <w:sz w:val="18"/>
          <w:szCs w:val="18"/>
        </w:rPr>
        <w:t>қ</w:t>
      </w:r>
      <w:r w:rsidRPr="003E2F70">
        <w:rPr>
          <w:rFonts w:ascii="Times New Roman Tj" w:hAnsi="Times New Roman Tj" w:cs="Times New Roman Tj"/>
          <w:sz w:val="18"/>
          <w:szCs w:val="18"/>
        </w:rPr>
        <w:t>улайтар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Асоси иншоот аз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омехта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иборат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Асоси иншоот аз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сероб иборат 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Асоси иншоот аз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суст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иборат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Асоси иншоот аз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ноустувор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иборат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Асоси иншоот аз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муста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кам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иборат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@147.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Реги хурддона дорои дара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намнокии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940" w:dyaOrig="340">
          <v:shape id="_x0000_i1223" type="#_x0000_t75" style="width:45.6pt;height:17.4pt" o:ole="">
            <v:imagedata r:id="rId356" o:title=""/>
          </v:shape>
          <o:OLEObject Type="Embed" ProgID="Equation.3" ShapeID="_x0000_i1223" DrawAspect="Content" ObjectID="_1795417793" r:id="rId357"/>
        </w:object>
      </w:r>
      <w:r w:rsidRPr="003E2F70">
        <w:rPr>
          <w:rFonts w:ascii="Times New Roman Tj" w:hAnsi="Times New Roman Tj"/>
          <w:sz w:val="18"/>
          <w:szCs w:val="18"/>
        </w:rPr>
        <w:t>, зариби ковокии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840" w:dyaOrig="320">
          <v:shape id="_x0000_i1224" type="#_x0000_t75" style="width:42.6pt;height:15.6pt" o:ole="">
            <v:imagedata r:id="rId358" o:title=""/>
          </v:shape>
          <o:OLEObject Type="Embed" ProgID="Equation.3" ShapeID="_x0000_i1224" DrawAspect="Content" ObjectID="_1795417794" r:id="rId359"/>
        </w:object>
      </w:r>
      <w:r w:rsidRPr="003E2F70">
        <w:rPr>
          <w:rFonts w:ascii="Times New Roman Tj" w:hAnsi="Times New Roman Tj"/>
          <w:sz w:val="18"/>
          <w:szCs w:val="18"/>
        </w:rPr>
        <w:t>аст. Номи пурраи хокро ёбед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Реги хурдонаи намнокиаш пасти ковок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Реги хурддонаи намноки зичиаш миён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Реги хурдонаи намнокиаш пасти зич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Реги хурдонаи намнокиаш баланди ковок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Реги хурддонаи сероби ковок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@148.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Адади нарми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960" w:dyaOrig="340">
          <v:shape id="_x0000_i1225" type="#_x0000_t75" style="width:48.6pt;height:17.4pt" o:ole="">
            <v:imagedata r:id="rId360" o:title=""/>
          </v:shape>
          <o:OLEObject Type="Embed" ProgID="Equation.3" ShapeID="_x0000_i1225" DrawAspect="Content" ObjectID="_1795417795" r:id="rId361"/>
        </w:object>
      </w:r>
      <w:r w:rsidRPr="003E2F70">
        <w:rPr>
          <w:rFonts w:ascii="Times New Roman Tj" w:hAnsi="Times New Roman Tj"/>
          <w:sz w:val="18"/>
          <w:szCs w:val="18"/>
        </w:rPr>
        <w:t xml:space="preserve">, </w:t>
      </w:r>
      <w:r w:rsidRPr="003E2F70">
        <w:rPr>
          <w:rFonts w:ascii="Times New Roman" w:hAnsi="Times New Roman"/>
          <w:sz w:val="18"/>
          <w:szCs w:val="18"/>
        </w:rPr>
        <w:t>ғ</w:t>
      </w:r>
      <w:r w:rsidRPr="003E2F70">
        <w:rPr>
          <w:rFonts w:ascii="Times New Roman Tj" w:hAnsi="Times New Roman Tj" w:cs="Times New Roman Tj"/>
          <w:sz w:val="18"/>
          <w:szCs w:val="18"/>
        </w:rPr>
        <w:t>илзатнок</w:t>
      </w:r>
      <w:r w:rsidRPr="003E2F70">
        <w:rPr>
          <w:rFonts w:ascii="Times New Roman" w:hAnsi="Times New Roman"/>
          <w:sz w:val="18"/>
          <w:szCs w:val="18"/>
        </w:rPr>
        <w:t>ӣ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999" w:dyaOrig="340">
          <v:shape id="_x0000_i1226" type="#_x0000_t75" style="width:48.6pt;height:17.4pt" o:ole="">
            <v:imagedata r:id="rId362" o:title=""/>
          </v:shape>
          <o:OLEObject Type="Embed" ProgID="Equation.3" ShapeID="_x0000_i1226" DrawAspect="Content" ObjectID="_1795417796" r:id="rId363"/>
        </w:object>
      </w:r>
      <w:r w:rsidRPr="003E2F70">
        <w:rPr>
          <w:rFonts w:ascii="Times New Roman Tj" w:hAnsi="Times New Roman Tj"/>
          <w:sz w:val="18"/>
          <w:szCs w:val="18"/>
        </w:rPr>
        <w:t>. Номг</w:t>
      </w:r>
      <w:r w:rsidRPr="003E2F70">
        <w:rPr>
          <w:rFonts w:ascii="Times New Roman" w:hAnsi="Times New Roman"/>
          <w:sz w:val="18"/>
          <w:szCs w:val="18"/>
        </w:rPr>
        <w:t>ӯ</w:t>
      </w:r>
      <w:r w:rsidRPr="003E2F70">
        <w:rPr>
          <w:rFonts w:ascii="Times New Roman Tj" w:hAnsi="Times New Roman Tj" w:cs="Times New Roman Tj"/>
          <w:sz w:val="18"/>
          <w:szCs w:val="18"/>
        </w:rPr>
        <w:t>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пурраи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хокро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ёбед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Регхоки 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Гилхоки нармравон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Гили нимсахт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Регхоки нарм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Гили нимсахт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@149.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Зичии 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сахти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 (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300" w:dyaOrig="360">
          <v:shape id="_x0000_i1227" type="#_x0000_t75" style="width:15pt;height:18pt" o:ole="">
            <v:imagedata r:id="rId364" o:title=""/>
          </v:shape>
          <o:OLEObject Type="Embed" ProgID="Equation.3" ShapeID="_x0000_i1227" DrawAspect="Content" ObjectID="_1795417797" r:id="rId365"/>
        </w:object>
      </w:r>
      <w:r w:rsidRPr="003E2F70">
        <w:rPr>
          <w:rFonts w:ascii="Times New Roman Tj" w:hAnsi="Times New Roman Tj"/>
          <w:sz w:val="18"/>
          <w:szCs w:val="18"/>
        </w:rPr>
        <w:t>) бо кадом формула овардашуда муайян карда мешавад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920" w:dyaOrig="700">
          <v:shape id="_x0000_i1228" type="#_x0000_t75" style="width:45pt;height:34.8pt" o:ole="">
            <v:imagedata r:id="rId366" o:title=""/>
          </v:shape>
          <o:OLEObject Type="Embed" ProgID="Equation.3" ShapeID="_x0000_i1228" DrawAspect="Content" ObjectID="_1795417798" r:id="rId367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position w:val="-44"/>
          <w:sz w:val="18"/>
          <w:szCs w:val="18"/>
        </w:rPr>
        <w:object w:dxaOrig="1359" w:dyaOrig="999">
          <v:shape id="_x0000_i1229" type="#_x0000_t75" style="width:66.6pt;height:48.6pt" o:ole="">
            <v:imagedata r:id="rId368" o:title=""/>
          </v:shape>
          <o:OLEObject Type="Embed" ProgID="Equation.3" ShapeID="_x0000_i1229" DrawAspect="Content" ObjectID="_1795417799" r:id="rId369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position w:val="-30"/>
          <w:sz w:val="18"/>
          <w:szCs w:val="18"/>
        </w:rPr>
        <w:object w:dxaOrig="880" w:dyaOrig="700">
          <v:shape id="_x0000_i1230" type="#_x0000_t75" style="width:43.2pt;height:34.8pt" o:ole="">
            <v:imagedata r:id="rId370" o:title=""/>
          </v:shape>
          <o:OLEObject Type="Embed" ProgID="Equation.3" ShapeID="_x0000_i1230" DrawAspect="Content" ObjectID="_1795417800" r:id="rId371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position w:val="-56"/>
          <w:sz w:val="18"/>
          <w:szCs w:val="18"/>
        </w:rPr>
        <w:object w:dxaOrig="1300" w:dyaOrig="940">
          <v:shape id="_x0000_i1231" type="#_x0000_t75" style="width:63.6pt;height:45.6pt" o:ole="">
            <v:imagedata r:id="rId372" o:title=""/>
          </v:shape>
          <o:OLEObject Type="Embed" ProgID="Equation.3" ShapeID="_x0000_i1231" DrawAspect="Content" ObjectID="_1795417801" r:id="rId373"/>
        </w:objec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1260" w:dyaOrig="360">
          <v:shape id="_x0000_i1232" type="#_x0000_t75" style="width:63pt;height:18pt" o:ole="">
            <v:imagedata r:id="rId374" o:title=""/>
          </v:shape>
          <o:OLEObject Type="Embed" ProgID="Equation.3" ShapeID="_x0000_i1232" DrawAspect="Content" ObjectID="_1795417802" r:id="rId375"/>
        </w:object>
      </w:r>
      <w:r w:rsidRPr="003E2F70">
        <w:rPr>
          <w:rFonts w:ascii="Times New Roman Tj" w:hAnsi="Times New Roman Tj"/>
          <w:sz w:val="18"/>
          <w:szCs w:val="18"/>
        </w:rPr>
        <w:t xml:space="preserve">. (дар ин 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о</w: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340" w:dyaOrig="360">
          <v:shape id="_x0000_i1233" type="#_x0000_t75" style="width:17.4pt;height:18pt" o:ole="">
            <v:imagedata r:id="rId376" o:title=""/>
          </v:shape>
          <o:OLEObject Type="Embed" ProgID="Equation.3" ShapeID="_x0000_i1233" DrawAspect="Content" ObjectID="_1795417803" r:id="rId377"/>
        </w:object>
      </w:r>
      <w:r w:rsidRPr="003E2F70">
        <w:rPr>
          <w:rFonts w:ascii="Times New Roman Tj" w:hAnsi="Times New Roman Tj"/>
          <w:sz w:val="18"/>
          <w:szCs w:val="18"/>
        </w:rPr>
        <w:t xml:space="preserve">-вазни оби бухоршуда; </w:t>
      </w:r>
      <w:r w:rsidRPr="003E2F70">
        <w:rPr>
          <w:rFonts w:ascii="Times New Roman Tj" w:hAnsi="Times New Roman Tj"/>
          <w:position w:val="-10"/>
          <w:sz w:val="18"/>
          <w:szCs w:val="18"/>
        </w:rPr>
        <w:object w:dxaOrig="279" w:dyaOrig="340">
          <v:shape id="_x0000_i1234" type="#_x0000_t75" style="width:13.8pt;height:17.4pt" o:ole="">
            <v:imagedata r:id="rId378" o:title=""/>
          </v:shape>
          <o:OLEObject Type="Embed" ProgID="Equation.3" ShapeID="_x0000_i1234" DrawAspect="Content" ObjectID="_1795417804" r:id="rId379"/>
        </w:object>
      </w:r>
      <w:r w:rsidRPr="003E2F70">
        <w:rPr>
          <w:rFonts w:ascii="Times New Roman Tj" w:hAnsi="Times New Roman Tj"/>
          <w:sz w:val="18"/>
          <w:szCs w:val="18"/>
        </w:rPr>
        <w:t xml:space="preserve">- 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ми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зарра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сахт</w: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340" w:dyaOrig="380">
          <v:shape id="_x0000_i1235" type="#_x0000_t75" style="width:17.4pt;height:18pt" o:ole="">
            <v:imagedata r:id="rId380" o:title=""/>
          </v:shape>
          <o:OLEObject Type="Embed" ProgID="Equation.3" ShapeID="_x0000_i1235" DrawAspect="Content" ObjectID="_1795417805" r:id="rId381"/>
        </w:object>
      </w:r>
      <w:r w:rsidRPr="003E2F70">
        <w:rPr>
          <w:rFonts w:ascii="Times New Roman Tj" w:hAnsi="Times New Roman Tj"/>
          <w:sz w:val="18"/>
          <w:szCs w:val="18"/>
        </w:rPr>
        <w:t>-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а</w:t>
      </w:r>
      <w:r w:rsidRPr="003E2F70">
        <w:rPr>
          <w:rFonts w:ascii="Times New Roman" w:hAnsi="Times New Roman"/>
          <w:sz w:val="18"/>
          <w:szCs w:val="18"/>
        </w:rPr>
        <w:t>ҷ</w:t>
      </w:r>
      <w:r w:rsidRPr="003E2F70">
        <w:rPr>
          <w:rFonts w:ascii="Times New Roman Tj" w:hAnsi="Times New Roman Tj" w:cs="Times New Roman Tj"/>
          <w:sz w:val="18"/>
          <w:szCs w:val="18"/>
        </w:rPr>
        <w:t>ми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умумии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хок</w:t>
      </w:r>
      <w:r w:rsidRPr="003E2F70">
        <w:rPr>
          <w:rFonts w:ascii="Times New Roman Tj" w:hAnsi="Times New Roman Tj"/>
          <w:sz w:val="18"/>
          <w:szCs w:val="18"/>
        </w:rPr>
        <w:t xml:space="preserve">; </w:t>
      </w:r>
      <w:r w:rsidRPr="003E2F70">
        <w:rPr>
          <w:rFonts w:ascii="Times New Roman Tj" w:hAnsi="Times New Roman Tj"/>
          <w:position w:val="-6"/>
          <w:sz w:val="18"/>
          <w:szCs w:val="18"/>
        </w:rPr>
        <w:object w:dxaOrig="279" w:dyaOrig="279">
          <v:shape id="_x0000_i1236" type="#_x0000_t75" style="width:13.8pt;height:13.8pt" o:ole="">
            <v:imagedata r:id="rId382" o:title=""/>
          </v:shape>
          <o:OLEObject Type="Embed" ProgID="Equation.3" ShapeID="_x0000_i1236" DrawAspect="Content" ObjectID="_1795417806" r:id="rId383"/>
        </w:object>
      </w:r>
      <w:r w:rsidRPr="003E2F70">
        <w:rPr>
          <w:rFonts w:ascii="Times New Roman Tj" w:hAnsi="Times New Roman Tj"/>
          <w:sz w:val="18"/>
          <w:szCs w:val="18"/>
        </w:rPr>
        <w:t xml:space="preserve">- намнокии табии; </w:t>
      </w:r>
      <w:r w:rsidRPr="003E2F70">
        <w:rPr>
          <w:rFonts w:ascii="Times New Roman Tj" w:hAnsi="Times New Roman Tj"/>
          <w:position w:val="-12"/>
          <w:sz w:val="18"/>
          <w:szCs w:val="18"/>
        </w:rPr>
        <w:object w:dxaOrig="340" w:dyaOrig="360">
          <v:shape id="_x0000_i1237" type="#_x0000_t75" style="width:17.4pt;height:18pt" o:ole="">
            <v:imagedata r:id="rId384" o:title=""/>
          </v:shape>
          <o:OLEObject Type="Embed" ProgID="Equation.3" ShapeID="_x0000_i1237" DrawAspect="Content" ObjectID="_1795417807" r:id="rId385"/>
        </w:object>
      </w:r>
      <w:r w:rsidRPr="003E2F70">
        <w:rPr>
          <w:rFonts w:ascii="Times New Roman Tj" w:hAnsi="Times New Roman Tj"/>
          <w:sz w:val="18"/>
          <w:szCs w:val="18"/>
        </w:rPr>
        <w:t>-зичии 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b/>
          <w:sz w:val="18"/>
          <w:szCs w:val="18"/>
        </w:rPr>
      </w:pPr>
      <w:r w:rsidRPr="003E2F70">
        <w:rPr>
          <w:rFonts w:ascii="Times New Roman Tj" w:hAnsi="Times New Roman Tj" w:cs="Times New Roman Tajik 1.0"/>
          <w:b/>
          <w:sz w:val="18"/>
          <w:szCs w:val="18"/>
        </w:rPr>
        <w:t>@150.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/>
          <w:sz w:val="18"/>
          <w:szCs w:val="18"/>
        </w:rPr>
        <w:t>Адади нарми (</w:t>
      </w:r>
      <w:r w:rsidRPr="003E2F70">
        <w:rPr>
          <w:rFonts w:ascii="Times New Roman Tj" w:hAnsi="Times New Roman Tj"/>
          <w:position w:val="-14"/>
          <w:sz w:val="18"/>
          <w:szCs w:val="18"/>
        </w:rPr>
        <w:object w:dxaOrig="279" w:dyaOrig="380">
          <v:shape id="_x0000_i1238" type="#_x0000_t75" style="width:13.8pt;height:18pt" o:ole="">
            <v:imagedata r:id="rId320" o:title=""/>
          </v:shape>
          <o:OLEObject Type="Embed" ProgID="Equation.3" ShapeID="_x0000_i1238" DrawAspect="Content" ObjectID="_1795417808" r:id="rId386"/>
        </w:object>
      </w:r>
      <w:r w:rsidRPr="003E2F70">
        <w:rPr>
          <w:rFonts w:ascii="Times New Roman Tj" w:hAnsi="Times New Roman Tj"/>
          <w:sz w:val="18"/>
          <w:szCs w:val="18"/>
        </w:rPr>
        <w:t>) дар кадом хок</w:t>
      </w:r>
      <w:r w:rsidRPr="003E2F70">
        <w:rPr>
          <w:rFonts w:ascii="Times New Roman" w:hAnsi="Times New Roman"/>
          <w:sz w:val="18"/>
          <w:szCs w:val="18"/>
        </w:rPr>
        <w:t>ҳ</w:t>
      </w:r>
      <w:r w:rsidRPr="003E2F70">
        <w:rPr>
          <w:rFonts w:ascii="Times New Roman Tj" w:hAnsi="Times New Roman Tj" w:cs="Times New Roman Tj"/>
          <w:sz w:val="18"/>
          <w:szCs w:val="18"/>
        </w:rPr>
        <w:t>ои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асос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бартари</w:t>
      </w:r>
      <w:r w:rsidRPr="003E2F70">
        <w:rPr>
          <w:rFonts w:ascii="Times New Roman Tj" w:hAnsi="Times New Roman Tj"/>
          <w:sz w:val="18"/>
          <w:szCs w:val="18"/>
        </w:rPr>
        <w:t xml:space="preserve"> </w:t>
      </w:r>
      <w:r w:rsidRPr="003E2F70">
        <w:rPr>
          <w:rFonts w:ascii="Times New Roman Tj" w:hAnsi="Times New Roman Tj" w:cs="Times New Roman Tj"/>
          <w:sz w:val="18"/>
          <w:szCs w:val="18"/>
        </w:rPr>
        <w:t>дорад</w:t>
      </w:r>
      <w:r w:rsidRPr="003E2F70">
        <w:rPr>
          <w:rFonts w:ascii="Times New Roman Tj" w:hAnsi="Times New Roman Tj" w:cs="Times New Roman Tajik 1.0"/>
          <w:sz w:val="18"/>
          <w:szCs w:val="18"/>
        </w:rPr>
        <w:t>?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$A) </w:t>
      </w:r>
      <w:r w:rsidRPr="003E2F70">
        <w:rPr>
          <w:rFonts w:ascii="Times New Roman Tj" w:hAnsi="Times New Roman Tj"/>
          <w:sz w:val="18"/>
          <w:szCs w:val="18"/>
        </w:rPr>
        <w:t>Гилхок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$B)</w:t>
      </w:r>
      <w:r w:rsidRPr="003E2F70">
        <w:rPr>
          <w:rFonts w:ascii="Times New Roman Tj" w:hAnsi="Times New Roman Tj"/>
          <w:sz w:val="18"/>
          <w:szCs w:val="18"/>
        </w:rPr>
        <w:t>Гил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$C) </w:t>
      </w:r>
      <w:r w:rsidRPr="003E2F70">
        <w:rPr>
          <w:rFonts w:ascii="Times New Roman Tj" w:hAnsi="Times New Roman Tj"/>
          <w:sz w:val="18"/>
          <w:szCs w:val="18"/>
        </w:rPr>
        <w:t>Регхок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>$</w:t>
      </w:r>
      <w:r w:rsidRPr="003E2F70">
        <w:rPr>
          <w:rFonts w:ascii="Times New Roman Tj" w:hAnsi="Times New Roman Tj" w:cs="Times New Roman Tajik 1.0"/>
          <w:sz w:val="18"/>
          <w:szCs w:val="18"/>
          <w:lang w:val="en-US"/>
        </w:rPr>
        <w:t>D</w:t>
      </w:r>
      <w:r w:rsidRPr="003E2F70">
        <w:rPr>
          <w:rFonts w:ascii="Times New Roman Tj" w:hAnsi="Times New Roman Tj" w:cs="Times New Roman Tajik 1.0"/>
          <w:sz w:val="18"/>
          <w:szCs w:val="18"/>
        </w:rPr>
        <w:t xml:space="preserve">) </w:t>
      </w:r>
      <w:r w:rsidRPr="003E2F70">
        <w:rPr>
          <w:rFonts w:ascii="Times New Roman Tj" w:hAnsi="Times New Roman Tj"/>
          <w:sz w:val="18"/>
          <w:szCs w:val="18"/>
        </w:rPr>
        <w:t>Гардрег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p w:rsidR="00DE3F78" w:rsidRPr="003E2F70" w:rsidRDefault="00DE3F78" w:rsidP="00472DEE">
      <w:pPr>
        <w:spacing w:after="0" w:line="240" w:lineRule="auto"/>
        <w:jc w:val="both"/>
        <w:rPr>
          <w:rFonts w:ascii="Times New Roman Tj" w:hAnsi="Times New Roman Tj" w:cs="Times New Roman Tajik 1.0"/>
          <w:sz w:val="18"/>
          <w:szCs w:val="18"/>
        </w:rPr>
      </w:pPr>
      <w:r w:rsidRPr="003E2F70">
        <w:rPr>
          <w:rFonts w:ascii="Times New Roman Tj" w:hAnsi="Times New Roman Tj" w:cs="Times New Roman Tajik 1.0"/>
          <w:sz w:val="18"/>
          <w:szCs w:val="18"/>
        </w:rPr>
        <w:t xml:space="preserve">$E) </w:t>
      </w:r>
      <w:r w:rsidRPr="003E2F70">
        <w:rPr>
          <w:rFonts w:ascii="Times New Roman Tj" w:hAnsi="Times New Roman Tj"/>
          <w:sz w:val="18"/>
          <w:szCs w:val="18"/>
        </w:rPr>
        <w:t>Реги хурддона</w:t>
      </w:r>
      <w:r w:rsidRPr="003E2F70">
        <w:rPr>
          <w:rFonts w:ascii="Times New Roman Tj" w:hAnsi="Times New Roman Tj" w:cs="Times New Roman Tajik 1.0"/>
          <w:sz w:val="18"/>
          <w:szCs w:val="18"/>
        </w:rPr>
        <w:t>;</w:t>
      </w:r>
    </w:p>
    <w:sectPr w:rsidR="00DE3F78" w:rsidRPr="003E2F70" w:rsidSect="007D3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-Taji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BDA"/>
    <w:rsid w:val="00013FB7"/>
    <w:rsid w:val="000141EA"/>
    <w:rsid w:val="00027B08"/>
    <w:rsid w:val="0004634A"/>
    <w:rsid w:val="00057610"/>
    <w:rsid w:val="00061D00"/>
    <w:rsid w:val="00064376"/>
    <w:rsid w:val="00065BEF"/>
    <w:rsid w:val="00072980"/>
    <w:rsid w:val="0008300F"/>
    <w:rsid w:val="00086372"/>
    <w:rsid w:val="00087926"/>
    <w:rsid w:val="00090B8F"/>
    <w:rsid w:val="000933F3"/>
    <w:rsid w:val="000B19B6"/>
    <w:rsid w:val="000B313A"/>
    <w:rsid w:val="000C413D"/>
    <w:rsid w:val="000D2ABC"/>
    <w:rsid w:val="000D7A56"/>
    <w:rsid w:val="000E08B6"/>
    <w:rsid w:val="000E3BF1"/>
    <w:rsid w:val="000F1AE7"/>
    <w:rsid w:val="00111C7B"/>
    <w:rsid w:val="001134E9"/>
    <w:rsid w:val="00113D3A"/>
    <w:rsid w:val="001233AD"/>
    <w:rsid w:val="00147B27"/>
    <w:rsid w:val="001544ED"/>
    <w:rsid w:val="00154D1A"/>
    <w:rsid w:val="00160C4A"/>
    <w:rsid w:val="00164495"/>
    <w:rsid w:val="00164BE1"/>
    <w:rsid w:val="00170BDA"/>
    <w:rsid w:val="001755E6"/>
    <w:rsid w:val="00175601"/>
    <w:rsid w:val="001844FE"/>
    <w:rsid w:val="00191AD7"/>
    <w:rsid w:val="00193484"/>
    <w:rsid w:val="001A240F"/>
    <w:rsid w:val="001B11B2"/>
    <w:rsid w:val="001B6261"/>
    <w:rsid w:val="001C23D5"/>
    <w:rsid w:val="001C4BE8"/>
    <w:rsid w:val="001E1C19"/>
    <w:rsid w:val="001F6968"/>
    <w:rsid w:val="00212A34"/>
    <w:rsid w:val="00217633"/>
    <w:rsid w:val="00217D00"/>
    <w:rsid w:val="00221221"/>
    <w:rsid w:val="00221222"/>
    <w:rsid w:val="00240176"/>
    <w:rsid w:val="00255737"/>
    <w:rsid w:val="00256909"/>
    <w:rsid w:val="00262048"/>
    <w:rsid w:val="00282CC8"/>
    <w:rsid w:val="00293189"/>
    <w:rsid w:val="00295159"/>
    <w:rsid w:val="00297747"/>
    <w:rsid w:val="002A1ECC"/>
    <w:rsid w:val="002C00A7"/>
    <w:rsid w:val="002C0D4D"/>
    <w:rsid w:val="002C0D99"/>
    <w:rsid w:val="002C3FEB"/>
    <w:rsid w:val="002C4E2B"/>
    <w:rsid w:val="002C63F3"/>
    <w:rsid w:val="002D42EF"/>
    <w:rsid w:val="002E4F8D"/>
    <w:rsid w:val="002E5716"/>
    <w:rsid w:val="002F35B7"/>
    <w:rsid w:val="00301D60"/>
    <w:rsid w:val="00314064"/>
    <w:rsid w:val="00316146"/>
    <w:rsid w:val="003168AF"/>
    <w:rsid w:val="00321F0C"/>
    <w:rsid w:val="00325047"/>
    <w:rsid w:val="003260E7"/>
    <w:rsid w:val="003344BD"/>
    <w:rsid w:val="00334592"/>
    <w:rsid w:val="00335103"/>
    <w:rsid w:val="00345554"/>
    <w:rsid w:val="003473D8"/>
    <w:rsid w:val="00354DFF"/>
    <w:rsid w:val="0036028A"/>
    <w:rsid w:val="00373378"/>
    <w:rsid w:val="00385A51"/>
    <w:rsid w:val="003B2D3E"/>
    <w:rsid w:val="003B4BAE"/>
    <w:rsid w:val="003C2B16"/>
    <w:rsid w:val="003C6112"/>
    <w:rsid w:val="003D1364"/>
    <w:rsid w:val="003D4728"/>
    <w:rsid w:val="003D4D26"/>
    <w:rsid w:val="003E0ECE"/>
    <w:rsid w:val="003E2F70"/>
    <w:rsid w:val="003F0CF4"/>
    <w:rsid w:val="003F4C94"/>
    <w:rsid w:val="00403AFC"/>
    <w:rsid w:val="0041135B"/>
    <w:rsid w:val="004158A9"/>
    <w:rsid w:val="00423036"/>
    <w:rsid w:val="00425A68"/>
    <w:rsid w:val="00440545"/>
    <w:rsid w:val="00441D80"/>
    <w:rsid w:val="00453BF7"/>
    <w:rsid w:val="00461482"/>
    <w:rsid w:val="004658A7"/>
    <w:rsid w:val="00467A72"/>
    <w:rsid w:val="00472DEE"/>
    <w:rsid w:val="0048135F"/>
    <w:rsid w:val="004838F8"/>
    <w:rsid w:val="00494EB2"/>
    <w:rsid w:val="00497330"/>
    <w:rsid w:val="004A2CF6"/>
    <w:rsid w:val="004B76AD"/>
    <w:rsid w:val="004C4D9D"/>
    <w:rsid w:val="004C50CC"/>
    <w:rsid w:val="004C6ABA"/>
    <w:rsid w:val="004D66D7"/>
    <w:rsid w:val="004E6D2F"/>
    <w:rsid w:val="004F4F63"/>
    <w:rsid w:val="004F554F"/>
    <w:rsid w:val="004F7DF0"/>
    <w:rsid w:val="0050422D"/>
    <w:rsid w:val="00504E11"/>
    <w:rsid w:val="00507DAC"/>
    <w:rsid w:val="005139DC"/>
    <w:rsid w:val="00523C03"/>
    <w:rsid w:val="0053151E"/>
    <w:rsid w:val="00532556"/>
    <w:rsid w:val="0053666C"/>
    <w:rsid w:val="0054284B"/>
    <w:rsid w:val="00542CD6"/>
    <w:rsid w:val="005474DD"/>
    <w:rsid w:val="005546EB"/>
    <w:rsid w:val="005708E5"/>
    <w:rsid w:val="00582A31"/>
    <w:rsid w:val="005967D5"/>
    <w:rsid w:val="00597219"/>
    <w:rsid w:val="005A706D"/>
    <w:rsid w:val="005A7F5A"/>
    <w:rsid w:val="005B40A5"/>
    <w:rsid w:val="005C05F7"/>
    <w:rsid w:val="005C0DB6"/>
    <w:rsid w:val="005C6B25"/>
    <w:rsid w:val="005E1DEB"/>
    <w:rsid w:val="005E59C0"/>
    <w:rsid w:val="005F1E4A"/>
    <w:rsid w:val="006076FE"/>
    <w:rsid w:val="00607809"/>
    <w:rsid w:val="00613449"/>
    <w:rsid w:val="006329E9"/>
    <w:rsid w:val="00636345"/>
    <w:rsid w:val="00646B6A"/>
    <w:rsid w:val="0065159A"/>
    <w:rsid w:val="00654782"/>
    <w:rsid w:val="00655DE1"/>
    <w:rsid w:val="00670A51"/>
    <w:rsid w:val="00673F7D"/>
    <w:rsid w:val="00677DF2"/>
    <w:rsid w:val="0068075A"/>
    <w:rsid w:val="00682C6D"/>
    <w:rsid w:val="0068479D"/>
    <w:rsid w:val="00691810"/>
    <w:rsid w:val="006A3C5A"/>
    <w:rsid w:val="006A633C"/>
    <w:rsid w:val="006A6385"/>
    <w:rsid w:val="006B13B1"/>
    <w:rsid w:val="006C7E10"/>
    <w:rsid w:val="006D1084"/>
    <w:rsid w:val="006D19D9"/>
    <w:rsid w:val="006D5D02"/>
    <w:rsid w:val="006E0312"/>
    <w:rsid w:val="006E289A"/>
    <w:rsid w:val="006E40F4"/>
    <w:rsid w:val="006E7CF4"/>
    <w:rsid w:val="006F4D07"/>
    <w:rsid w:val="006F77E0"/>
    <w:rsid w:val="00702318"/>
    <w:rsid w:val="00707F08"/>
    <w:rsid w:val="00732FD7"/>
    <w:rsid w:val="007343B8"/>
    <w:rsid w:val="00734A5C"/>
    <w:rsid w:val="00734C1D"/>
    <w:rsid w:val="00737D8D"/>
    <w:rsid w:val="007405ED"/>
    <w:rsid w:val="00742581"/>
    <w:rsid w:val="00743A3A"/>
    <w:rsid w:val="0074750C"/>
    <w:rsid w:val="00752233"/>
    <w:rsid w:val="00753331"/>
    <w:rsid w:val="00756E3A"/>
    <w:rsid w:val="007609A7"/>
    <w:rsid w:val="007755D0"/>
    <w:rsid w:val="0078213D"/>
    <w:rsid w:val="00782FE8"/>
    <w:rsid w:val="00787511"/>
    <w:rsid w:val="00791702"/>
    <w:rsid w:val="00793C5B"/>
    <w:rsid w:val="0079417E"/>
    <w:rsid w:val="00794F24"/>
    <w:rsid w:val="007A01AA"/>
    <w:rsid w:val="007A1986"/>
    <w:rsid w:val="007A6713"/>
    <w:rsid w:val="007C3049"/>
    <w:rsid w:val="007D304D"/>
    <w:rsid w:val="007E27BD"/>
    <w:rsid w:val="007E766C"/>
    <w:rsid w:val="007F032D"/>
    <w:rsid w:val="007F24C5"/>
    <w:rsid w:val="007F2AC5"/>
    <w:rsid w:val="00801CC0"/>
    <w:rsid w:val="00802134"/>
    <w:rsid w:val="00820F8C"/>
    <w:rsid w:val="00821AFD"/>
    <w:rsid w:val="00823374"/>
    <w:rsid w:val="00830B11"/>
    <w:rsid w:val="00841C1B"/>
    <w:rsid w:val="00843B64"/>
    <w:rsid w:val="00851E5D"/>
    <w:rsid w:val="00895CB8"/>
    <w:rsid w:val="0089612A"/>
    <w:rsid w:val="008A2175"/>
    <w:rsid w:val="008A42D5"/>
    <w:rsid w:val="008B338B"/>
    <w:rsid w:val="008B65DC"/>
    <w:rsid w:val="008C331D"/>
    <w:rsid w:val="008C36CD"/>
    <w:rsid w:val="008D7184"/>
    <w:rsid w:val="008E34F2"/>
    <w:rsid w:val="008E4848"/>
    <w:rsid w:val="00901672"/>
    <w:rsid w:val="00901B6B"/>
    <w:rsid w:val="00920DDF"/>
    <w:rsid w:val="00923D24"/>
    <w:rsid w:val="00932D47"/>
    <w:rsid w:val="00942C54"/>
    <w:rsid w:val="00947E51"/>
    <w:rsid w:val="009505FF"/>
    <w:rsid w:val="0095142C"/>
    <w:rsid w:val="0095161E"/>
    <w:rsid w:val="00954DFA"/>
    <w:rsid w:val="009607DD"/>
    <w:rsid w:val="00963CA2"/>
    <w:rsid w:val="00963DFF"/>
    <w:rsid w:val="00970793"/>
    <w:rsid w:val="00986417"/>
    <w:rsid w:val="00987C28"/>
    <w:rsid w:val="00994EA5"/>
    <w:rsid w:val="009960F8"/>
    <w:rsid w:val="009B3139"/>
    <w:rsid w:val="009B7156"/>
    <w:rsid w:val="009C38C5"/>
    <w:rsid w:val="009C6CD3"/>
    <w:rsid w:val="00A02322"/>
    <w:rsid w:val="00A024D0"/>
    <w:rsid w:val="00A050D0"/>
    <w:rsid w:val="00A13D9E"/>
    <w:rsid w:val="00A14EAC"/>
    <w:rsid w:val="00A172D2"/>
    <w:rsid w:val="00A23E8B"/>
    <w:rsid w:val="00A57BD9"/>
    <w:rsid w:val="00A613D6"/>
    <w:rsid w:val="00A7255A"/>
    <w:rsid w:val="00A95F06"/>
    <w:rsid w:val="00AA2B35"/>
    <w:rsid w:val="00AA3EF6"/>
    <w:rsid w:val="00AA66FB"/>
    <w:rsid w:val="00AA748B"/>
    <w:rsid w:val="00AB34EE"/>
    <w:rsid w:val="00AB70C3"/>
    <w:rsid w:val="00AC3C8D"/>
    <w:rsid w:val="00AE050A"/>
    <w:rsid w:val="00AE7F35"/>
    <w:rsid w:val="00AF042B"/>
    <w:rsid w:val="00AF2AFE"/>
    <w:rsid w:val="00AF2D58"/>
    <w:rsid w:val="00B038D0"/>
    <w:rsid w:val="00B03EAE"/>
    <w:rsid w:val="00B14CA0"/>
    <w:rsid w:val="00B1750B"/>
    <w:rsid w:val="00B41804"/>
    <w:rsid w:val="00B4300A"/>
    <w:rsid w:val="00B47761"/>
    <w:rsid w:val="00B81797"/>
    <w:rsid w:val="00BA118B"/>
    <w:rsid w:val="00BB3C2D"/>
    <w:rsid w:val="00BD16E3"/>
    <w:rsid w:val="00BD33D9"/>
    <w:rsid w:val="00BD3447"/>
    <w:rsid w:val="00BD4A31"/>
    <w:rsid w:val="00BD54F9"/>
    <w:rsid w:val="00BE3E00"/>
    <w:rsid w:val="00BE73CF"/>
    <w:rsid w:val="00C01890"/>
    <w:rsid w:val="00C062E7"/>
    <w:rsid w:val="00C140A4"/>
    <w:rsid w:val="00C27CE5"/>
    <w:rsid w:val="00C315F6"/>
    <w:rsid w:val="00C42102"/>
    <w:rsid w:val="00C42ACF"/>
    <w:rsid w:val="00C45F8B"/>
    <w:rsid w:val="00C50C3D"/>
    <w:rsid w:val="00C574A8"/>
    <w:rsid w:val="00C634CD"/>
    <w:rsid w:val="00C6629C"/>
    <w:rsid w:val="00C71EB8"/>
    <w:rsid w:val="00C77129"/>
    <w:rsid w:val="00C80E46"/>
    <w:rsid w:val="00C82C11"/>
    <w:rsid w:val="00C85C2A"/>
    <w:rsid w:val="00C93F57"/>
    <w:rsid w:val="00CA1F18"/>
    <w:rsid w:val="00CB189D"/>
    <w:rsid w:val="00CB27C9"/>
    <w:rsid w:val="00CB3B32"/>
    <w:rsid w:val="00CD1C4F"/>
    <w:rsid w:val="00CD2932"/>
    <w:rsid w:val="00CE2A0C"/>
    <w:rsid w:val="00CE7F85"/>
    <w:rsid w:val="00CF2F55"/>
    <w:rsid w:val="00D05D73"/>
    <w:rsid w:val="00D11533"/>
    <w:rsid w:val="00D1280C"/>
    <w:rsid w:val="00D12FD1"/>
    <w:rsid w:val="00D15AAE"/>
    <w:rsid w:val="00D27D9F"/>
    <w:rsid w:val="00D40867"/>
    <w:rsid w:val="00D45081"/>
    <w:rsid w:val="00D47CF9"/>
    <w:rsid w:val="00D5308A"/>
    <w:rsid w:val="00D56775"/>
    <w:rsid w:val="00D605FC"/>
    <w:rsid w:val="00D634BD"/>
    <w:rsid w:val="00D66C34"/>
    <w:rsid w:val="00D7050C"/>
    <w:rsid w:val="00D70E30"/>
    <w:rsid w:val="00D77F71"/>
    <w:rsid w:val="00D84D21"/>
    <w:rsid w:val="00D917AF"/>
    <w:rsid w:val="00D96E36"/>
    <w:rsid w:val="00DA4926"/>
    <w:rsid w:val="00DA5CD5"/>
    <w:rsid w:val="00DB30D4"/>
    <w:rsid w:val="00DB3D34"/>
    <w:rsid w:val="00DB487A"/>
    <w:rsid w:val="00DC3586"/>
    <w:rsid w:val="00DC56BB"/>
    <w:rsid w:val="00DD1E2C"/>
    <w:rsid w:val="00DD7539"/>
    <w:rsid w:val="00DE0DCB"/>
    <w:rsid w:val="00DE3F78"/>
    <w:rsid w:val="00DE5E50"/>
    <w:rsid w:val="00DF209F"/>
    <w:rsid w:val="00DF242D"/>
    <w:rsid w:val="00E04139"/>
    <w:rsid w:val="00E105BC"/>
    <w:rsid w:val="00E179BD"/>
    <w:rsid w:val="00E229E3"/>
    <w:rsid w:val="00E22B4D"/>
    <w:rsid w:val="00E3086E"/>
    <w:rsid w:val="00E3534B"/>
    <w:rsid w:val="00E3608B"/>
    <w:rsid w:val="00E44863"/>
    <w:rsid w:val="00E55EE1"/>
    <w:rsid w:val="00E70B38"/>
    <w:rsid w:val="00E80BB0"/>
    <w:rsid w:val="00E8259B"/>
    <w:rsid w:val="00E8507B"/>
    <w:rsid w:val="00E86487"/>
    <w:rsid w:val="00E9395A"/>
    <w:rsid w:val="00EA3FA2"/>
    <w:rsid w:val="00EB77AB"/>
    <w:rsid w:val="00EC11F3"/>
    <w:rsid w:val="00EC6B29"/>
    <w:rsid w:val="00ED0E93"/>
    <w:rsid w:val="00ED1C44"/>
    <w:rsid w:val="00ED4A11"/>
    <w:rsid w:val="00EE4221"/>
    <w:rsid w:val="00EE5394"/>
    <w:rsid w:val="00EF0791"/>
    <w:rsid w:val="00EF7CB9"/>
    <w:rsid w:val="00F00778"/>
    <w:rsid w:val="00F00B1C"/>
    <w:rsid w:val="00F013D0"/>
    <w:rsid w:val="00F05BBA"/>
    <w:rsid w:val="00F11247"/>
    <w:rsid w:val="00F2026F"/>
    <w:rsid w:val="00F33B36"/>
    <w:rsid w:val="00F457AD"/>
    <w:rsid w:val="00F45D02"/>
    <w:rsid w:val="00F51AAF"/>
    <w:rsid w:val="00F66F3E"/>
    <w:rsid w:val="00F810A5"/>
    <w:rsid w:val="00F91A77"/>
    <w:rsid w:val="00FB0184"/>
    <w:rsid w:val="00FE0D36"/>
    <w:rsid w:val="00FE5EC1"/>
    <w:rsid w:val="00FE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C8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95C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5CB8"/>
    <w:rPr>
      <w:rFonts w:ascii="Tahoma" w:hAnsi="Tahoma"/>
      <w:sz w:val="16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53666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37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65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1.bin"/><Relationship Id="rId84" Type="http://schemas.openxmlformats.org/officeDocument/2006/relationships/image" Target="media/image39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85.bin"/><Relationship Id="rId324" Type="http://schemas.openxmlformats.org/officeDocument/2006/relationships/image" Target="media/image140.wmf"/><Relationship Id="rId345" Type="http://schemas.openxmlformats.org/officeDocument/2006/relationships/oleObject" Target="embeddings/oleObject193.bin"/><Relationship Id="rId366" Type="http://schemas.openxmlformats.org/officeDocument/2006/relationships/image" Target="media/image160.wmf"/><Relationship Id="rId387" Type="http://schemas.openxmlformats.org/officeDocument/2006/relationships/fontTable" Target="fontTable.xml"/><Relationship Id="rId170" Type="http://schemas.openxmlformats.org/officeDocument/2006/relationships/image" Target="media/image77.wmf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26" Type="http://schemas.openxmlformats.org/officeDocument/2006/relationships/oleObject" Target="embeddings/oleObject121.bin"/><Relationship Id="rId247" Type="http://schemas.openxmlformats.org/officeDocument/2006/relationships/image" Target="media/image110.wmf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46.bin"/><Relationship Id="rId289" Type="http://schemas.openxmlformats.org/officeDocument/2006/relationships/image" Target="media/image128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5.wmf"/><Relationship Id="rId128" Type="http://schemas.openxmlformats.org/officeDocument/2006/relationships/image" Target="media/image59.wmf"/><Relationship Id="rId149" Type="http://schemas.openxmlformats.org/officeDocument/2006/relationships/image" Target="media/image68.wmf"/><Relationship Id="rId314" Type="http://schemas.openxmlformats.org/officeDocument/2006/relationships/image" Target="media/image135.wmf"/><Relationship Id="rId335" Type="http://schemas.openxmlformats.org/officeDocument/2006/relationships/oleObject" Target="embeddings/oleObject188.bin"/><Relationship Id="rId356" Type="http://schemas.openxmlformats.org/officeDocument/2006/relationships/image" Target="media/image155.wmf"/><Relationship Id="rId377" Type="http://schemas.openxmlformats.org/officeDocument/2006/relationships/oleObject" Target="embeddings/oleObject209.bin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2.wmf"/><Relationship Id="rId181" Type="http://schemas.openxmlformats.org/officeDocument/2006/relationships/image" Target="media/image82.wmf"/><Relationship Id="rId216" Type="http://schemas.openxmlformats.org/officeDocument/2006/relationships/image" Target="media/image98.wmf"/><Relationship Id="rId237" Type="http://schemas.openxmlformats.org/officeDocument/2006/relationships/image" Target="media/image107.wmf"/><Relationship Id="rId258" Type="http://schemas.openxmlformats.org/officeDocument/2006/relationships/oleObject" Target="embeddings/oleObject140.bin"/><Relationship Id="rId279" Type="http://schemas.openxmlformats.org/officeDocument/2006/relationships/oleObject" Target="embeddings/oleObject153.bin"/><Relationship Id="rId22" Type="http://schemas.openxmlformats.org/officeDocument/2006/relationships/image" Target="media/image10.wmf"/><Relationship Id="rId43" Type="http://schemas.openxmlformats.org/officeDocument/2006/relationships/oleObject" Target="embeddings/oleObject21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59.bin"/><Relationship Id="rId304" Type="http://schemas.openxmlformats.org/officeDocument/2006/relationships/oleObject" Target="embeddings/oleObject170.bin"/><Relationship Id="rId325" Type="http://schemas.openxmlformats.org/officeDocument/2006/relationships/oleObject" Target="embeddings/oleObject182.bin"/><Relationship Id="rId346" Type="http://schemas.openxmlformats.org/officeDocument/2006/relationships/image" Target="media/image150.wmf"/><Relationship Id="rId367" Type="http://schemas.openxmlformats.org/officeDocument/2006/relationships/oleObject" Target="embeddings/oleObject204.bin"/><Relationship Id="rId388" Type="http://schemas.openxmlformats.org/officeDocument/2006/relationships/theme" Target="theme/theme1.xml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9.bin"/><Relationship Id="rId171" Type="http://schemas.openxmlformats.org/officeDocument/2006/relationships/oleObject" Target="embeddings/oleObject91.bin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09.bin"/><Relationship Id="rId227" Type="http://schemas.openxmlformats.org/officeDocument/2006/relationships/oleObject" Target="embeddings/oleObject122.bin"/><Relationship Id="rId248" Type="http://schemas.openxmlformats.org/officeDocument/2006/relationships/oleObject" Target="embeddings/oleObject135.bin"/><Relationship Id="rId269" Type="http://schemas.openxmlformats.org/officeDocument/2006/relationships/image" Target="media/image120.wmf"/><Relationship Id="rId12" Type="http://schemas.openxmlformats.org/officeDocument/2006/relationships/image" Target="media/image5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7.bin"/><Relationship Id="rId280" Type="http://schemas.openxmlformats.org/officeDocument/2006/relationships/image" Target="media/image124.wmf"/><Relationship Id="rId315" Type="http://schemas.openxmlformats.org/officeDocument/2006/relationships/oleObject" Target="embeddings/oleObject177.bin"/><Relationship Id="rId336" Type="http://schemas.openxmlformats.org/officeDocument/2006/relationships/image" Target="media/image145.wmf"/><Relationship Id="rId357" Type="http://schemas.openxmlformats.org/officeDocument/2006/relationships/oleObject" Target="embeddings/oleObject199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97.bin"/><Relationship Id="rId217" Type="http://schemas.openxmlformats.org/officeDocument/2006/relationships/oleObject" Target="embeddings/oleObject116.bin"/><Relationship Id="rId378" Type="http://schemas.openxmlformats.org/officeDocument/2006/relationships/image" Target="media/image166.wmf"/><Relationship Id="rId6" Type="http://schemas.openxmlformats.org/officeDocument/2006/relationships/image" Target="media/image2.wmf"/><Relationship Id="rId238" Type="http://schemas.openxmlformats.org/officeDocument/2006/relationships/oleObject" Target="embeddings/oleObject128.bin"/><Relationship Id="rId259" Type="http://schemas.openxmlformats.org/officeDocument/2006/relationships/oleObject" Target="embeddings/oleObject141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7.bin"/><Relationship Id="rId291" Type="http://schemas.openxmlformats.org/officeDocument/2006/relationships/image" Target="media/image129.wmf"/><Relationship Id="rId305" Type="http://schemas.openxmlformats.org/officeDocument/2006/relationships/oleObject" Target="embeddings/oleObject171.bin"/><Relationship Id="rId326" Type="http://schemas.openxmlformats.org/officeDocument/2006/relationships/oleObject" Target="embeddings/oleObject183.bin"/><Relationship Id="rId347" Type="http://schemas.openxmlformats.org/officeDocument/2006/relationships/oleObject" Target="embeddings/oleObject194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2.bin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80.bin"/><Relationship Id="rId368" Type="http://schemas.openxmlformats.org/officeDocument/2006/relationships/image" Target="media/image161.wmf"/><Relationship Id="rId172" Type="http://schemas.openxmlformats.org/officeDocument/2006/relationships/image" Target="media/image78.wmf"/><Relationship Id="rId193" Type="http://schemas.openxmlformats.org/officeDocument/2006/relationships/image" Target="media/image88.wmf"/><Relationship Id="rId207" Type="http://schemas.openxmlformats.org/officeDocument/2006/relationships/oleObject" Target="embeddings/oleObject110.bin"/><Relationship Id="rId228" Type="http://schemas.openxmlformats.org/officeDocument/2006/relationships/image" Target="media/image103.wmf"/><Relationship Id="rId249" Type="http://schemas.openxmlformats.org/officeDocument/2006/relationships/image" Target="media/image111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6.bin"/><Relationship Id="rId260" Type="http://schemas.openxmlformats.org/officeDocument/2006/relationships/image" Target="media/image116.wmf"/><Relationship Id="rId281" Type="http://schemas.openxmlformats.org/officeDocument/2006/relationships/oleObject" Target="embeddings/oleObject154.bin"/><Relationship Id="rId316" Type="http://schemas.openxmlformats.org/officeDocument/2006/relationships/image" Target="media/image136.wmf"/><Relationship Id="rId337" Type="http://schemas.openxmlformats.org/officeDocument/2006/relationships/oleObject" Target="embeddings/oleObject189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74.bin"/><Relationship Id="rId358" Type="http://schemas.openxmlformats.org/officeDocument/2006/relationships/image" Target="media/image156.wmf"/><Relationship Id="rId379" Type="http://schemas.openxmlformats.org/officeDocument/2006/relationships/oleObject" Target="embeddings/oleObject210.bin"/><Relationship Id="rId7" Type="http://schemas.openxmlformats.org/officeDocument/2006/relationships/oleObject" Target="embeddings/oleObject2.bin"/><Relationship Id="rId162" Type="http://schemas.openxmlformats.org/officeDocument/2006/relationships/image" Target="media/image73.wmf"/><Relationship Id="rId183" Type="http://schemas.openxmlformats.org/officeDocument/2006/relationships/image" Target="media/image83.wmf"/><Relationship Id="rId218" Type="http://schemas.openxmlformats.org/officeDocument/2006/relationships/image" Target="media/image99.wmf"/><Relationship Id="rId239" Type="http://schemas.openxmlformats.org/officeDocument/2006/relationships/oleObject" Target="embeddings/oleObject129.bin"/><Relationship Id="rId250" Type="http://schemas.openxmlformats.org/officeDocument/2006/relationships/oleObject" Target="embeddings/oleObject136.bin"/><Relationship Id="rId271" Type="http://schemas.openxmlformats.org/officeDocument/2006/relationships/image" Target="media/image121.wmf"/><Relationship Id="rId292" Type="http://schemas.openxmlformats.org/officeDocument/2006/relationships/oleObject" Target="embeddings/oleObject160.bin"/><Relationship Id="rId306" Type="http://schemas.openxmlformats.org/officeDocument/2006/relationships/oleObject" Target="embeddings/oleObject172.bin"/><Relationship Id="rId24" Type="http://schemas.openxmlformats.org/officeDocument/2006/relationships/image" Target="media/image11.wmf"/><Relationship Id="rId45" Type="http://schemas.openxmlformats.org/officeDocument/2006/relationships/oleObject" Target="embeddings/oleObject22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84.bin"/><Relationship Id="rId348" Type="http://schemas.openxmlformats.org/officeDocument/2006/relationships/image" Target="media/image151.wmf"/><Relationship Id="rId369" Type="http://schemas.openxmlformats.org/officeDocument/2006/relationships/oleObject" Target="embeddings/oleObject205.bin"/><Relationship Id="rId152" Type="http://schemas.openxmlformats.org/officeDocument/2006/relationships/image" Target="media/image69.wmf"/><Relationship Id="rId173" Type="http://schemas.openxmlformats.org/officeDocument/2006/relationships/oleObject" Target="embeddings/oleObject92.bin"/><Relationship Id="rId194" Type="http://schemas.openxmlformats.org/officeDocument/2006/relationships/oleObject" Target="embeddings/oleObject103.bin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3.bin"/><Relationship Id="rId380" Type="http://schemas.openxmlformats.org/officeDocument/2006/relationships/image" Target="media/image167.wmf"/><Relationship Id="rId240" Type="http://schemas.openxmlformats.org/officeDocument/2006/relationships/oleObject" Target="embeddings/oleObject130.bin"/><Relationship Id="rId261" Type="http://schemas.openxmlformats.org/officeDocument/2006/relationships/oleObject" Target="embeddings/oleObject142.bin"/><Relationship Id="rId14" Type="http://schemas.openxmlformats.org/officeDocument/2006/relationships/image" Target="media/image6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55.bin"/><Relationship Id="rId317" Type="http://schemas.openxmlformats.org/officeDocument/2006/relationships/oleObject" Target="embeddings/oleObject178.bin"/><Relationship Id="rId338" Type="http://schemas.openxmlformats.org/officeDocument/2006/relationships/image" Target="media/image146.wmf"/><Relationship Id="rId359" Type="http://schemas.openxmlformats.org/officeDocument/2006/relationships/oleObject" Target="embeddings/oleObject200.bin"/><Relationship Id="rId8" Type="http://schemas.openxmlformats.org/officeDocument/2006/relationships/image" Target="media/image3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63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8.bin"/><Relationship Id="rId219" Type="http://schemas.openxmlformats.org/officeDocument/2006/relationships/oleObject" Target="embeddings/oleObject117.bin"/><Relationship Id="rId370" Type="http://schemas.openxmlformats.org/officeDocument/2006/relationships/image" Target="media/image162.wmf"/><Relationship Id="rId230" Type="http://schemas.openxmlformats.org/officeDocument/2006/relationships/image" Target="media/image104.wmf"/><Relationship Id="rId251" Type="http://schemas.openxmlformats.org/officeDocument/2006/relationships/image" Target="media/image112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48.bin"/><Relationship Id="rId293" Type="http://schemas.openxmlformats.org/officeDocument/2006/relationships/image" Target="media/image130.wmf"/><Relationship Id="rId307" Type="http://schemas.openxmlformats.org/officeDocument/2006/relationships/oleObject" Target="embeddings/oleObject173.bin"/><Relationship Id="rId328" Type="http://schemas.openxmlformats.org/officeDocument/2006/relationships/image" Target="media/image141.wmf"/><Relationship Id="rId349" Type="http://schemas.openxmlformats.org/officeDocument/2006/relationships/oleObject" Target="embeddings/oleObject195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81.bin"/><Relationship Id="rId174" Type="http://schemas.openxmlformats.org/officeDocument/2006/relationships/image" Target="media/image79.wmf"/><Relationship Id="rId195" Type="http://schemas.openxmlformats.org/officeDocument/2006/relationships/image" Target="media/image89.wmf"/><Relationship Id="rId209" Type="http://schemas.openxmlformats.org/officeDocument/2006/relationships/image" Target="media/image95.wmf"/><Relationship Id="rId360" Type="http://schemas.openxmlformats.org/officeDocument/2006/relationships/image" Target="media/image157.wmf"/><Relationship Id="rId381" Type="http://schemas.openxmlformats.org/officeDocument/2006/relationships/oleObject" Target="embeddings/oleObject211.bin"/><Relationship Id="rId220" Type="http://schemas.openxmlformats.org/officeDocument/2006/relationships/image" Target="media/image100.wmf"/><Relationship Id="rId241" Type="http://schemas.openxmlformats.org/officeDocument/2006/relationships/oleObject" Target="embeddings/oleObject131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8.bin"/><Relationship Id="rId262" Type="http://schemas.openxmlformats.org/officeDocument/2006/relationships/image" Target="media/image117.wmf"/><Relationship Id="rId283" Type="http://schemas.openxmlformats.org/officeDocument/2006/relationships/image" Target="media/image125.wmf"/><Relationship Id="rId318" Type="http://schemas.openxmlformats.org/officeDocument/2006/relationships/image" Target="media/image137.wmf"/><Relationship Id="rId339" Type="http://schemas.openxmlformats.org/officeDocument/2006/relationships/oleObject" Target="embeddings/oleObject190.bin"/><Relationship Id="rId78" Type="http://schemas.openxmlformats.org/officeDocument/2006/relationships/image" Target="media/image37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5.bin"/><Relationship Id="rId164" Type="http://schemas.openxmlformats.org/officeDocument/2006/relationships/image" Target="media/image74.wmf"/><Relationship Id="rId185" Type="http://schemas.openxmlformats.org/officeDocument/2006/relationships/image" Target="media/image84.wmf"/><Relationship Id="rId350" Type="http://schemas.openxmlformats.org/officeDocument/2006/relationships/image" Target="media/image152.wmf"/><Relationship Id="rId371" Type="http://schemas.openxmlformats.org/officeDocument/2006/relationships/oleObject" Target="embeddings/oleObject206.bin"/><Relationship Id="rId9" Type="http://schemas.openxmlformats.org/officeDocument/2006/relationships/oleObject" Target="embeddings/oleObject3.bin"/><Relationship Id="rId210" Type="http://schemas.openxmlformats.org/officeDocument/2006/relationships/oleObject" Target="embeddings/oleObject112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24.bin"/><Relationship Id="rId252" Type="http://schemas.openxmlformats.org/officeDocument/2006/relationships/oleObject" Target="embeddings/oleObject137.bin"/><Relationship Id="rId273" Type="http://schemas.openxmlformats.org/officeDocument/2006/relationships/image" Target="media/image122.wmf"/><Relationship Id="rId294" Type="http://schemas.openxmlformats.org/officeDocument/2006/relationships/oleObject" Target="embeddings/oleObject161.bin"/><Relationship Id="rId308" Type="http://schemas.openxmlformats.org/officeDocument/2006/relationships/image" Target="media/image132.wmf"/><Relationship Id="rId329" Type="http://schemas.openxmlformats.org/officeDocument/2006/relationships/oleObject" Target="embeddings/oleObject185.bin"/><Relationship Id="rId47" Type="http://schemas.openxmlformats.org/officeDocument/2006/relationships/oleObject" Target="embeddings/oleObject23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3.bin"/><Relationship Id="rId340" Type="http://schemas.openxmlformats.org/officeDocument/2006/relationships/image" Target="media/image147.wmf"/><Relationship Id="rId361" Type="http://schemas.openxmlformats.org/officeDocument/2006/relationships/oleObject" Target="embeddings/oleObject201.bin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6.bin"/><Relationship Id="rId382" Type="http://schemas.openxmlformats.org/officeDocument/2006/relationships/image" Target="media/image168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18.bin"/><Relationship Id="rId242" Type="http://schemas.openxmlformats.org/officeDocument/2006/relationships/oleObject" Target="embeddings/oleObject132.bin"/><Relationship Id="rId263" Type="http://schemas.openxmlformats.org/officeDocument/2006/relationships/oleObject" Target="embeddings/oleObject143.bin"/><Relationship Id="rId284" Type="http://schemas.openxmlformats.org/officeDocument/2006/relationships/oleObject" Target="embeddings/oleObject156.bin"/><Relationship Id="rId319" Type="http://schemas.openxmlformats.org/officeDocument/2006/relationships/oleObject" Target="embeddings/oleObject179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6.bin"/><Relationship Id="rId330" Type="http://schemas.openxmlformats.org/officeDocument/2006/relationships/image" Target="media/image14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99.bin"/><Relationship Id="rId351" Type="http://schemas.openxmlformats.org/officeDocument/2006/relationships/oleObject" Target="embeddings/oleObject196.bin"/><Relationship Id="rId372" Type="http://schemas.openxmlformats.org/officeDocument/2006/relationships/image" Target="media/image163.wmf"/><Relationship Id="rId211" Type="http://schemas.openxmlformats.org/officeDocument/2006/relationships/image" Target="media/image96.wmf"/><Relationship Id="rId232" Type="http://schemas.openxmlformats.org/officeDocument/2006/relationships/image" Target="media/image105.wmf"/><Relationship Id="rId253" Type="http://schemas.openxmlformats.org/officeDocument/2006/relationships/image" Target="media/image113.wmf"/><Relationship Id="rId274" Type="http://schemas.openxmlformats.org/officeDocument/2006/relationships/oleObject" Target="embeddings/oleObject149.bin"/><Relationship Id="rId295" Type="http://schemas.openxmlformats.org/officeDocument/2006/relationships/image" Target="media/image131.wmf"/><Relationship Id="rId309" Type="http://schemas.openxmlformats.org/officeDocument/2006/relationships/oleObject" Target="embeddings/oleObject174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62.wmf"/><Relationship Id="rId320" Type="http://schemas.openxmlformats.org/officeDocument/2006/relationships/image" Target="media/image138.wmf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3.bin"/><Relationship Id="rId176" Type="http://schemas.openxmlformats.org/officeDocument/2006/relationships/image" Target="media/image80.wmf"/><Relationship Id="rId197" Type="http://schemas.openxmlformats.org/officeDocument/2006/relationships/image" Target="media/image90.wmf"/><Relationship Id="rId341" Type="http://schemas.openxmlformats.org/officeDocument/2006/relationships/oleObject" Target="embeddings/oleObject191.bin"/><Relationship Id="rId362" Type="http://schemas.openxmlformats.org/officeDocument/2006/relationships/image" Target="media/image158.wmf"/><Relationship Id="rId383" Type="http://schemas.openxmlformats.org/officeDocument/2006/relationships/oleObject" Target="embeddings/oleObject212.bin"/><Relationship Id="rId201" Type="http://schemas.openxmlformats.org/officeDocument/2006/relationships/image" Target="media/image92.wmf"/><Relationship Id="rId222" Type="http://schemas.openxmlformats.org/officeDocument/2006/relationships/image" Target="media/image101.wmf"/><Relationship Id="rId243" Type="http://schemas.openxmlformats.org/officeDocument/2006/relationships/image" Target="media/image108.wmf"/><Relationship Id="rId264" Type="http://schemas.openxmlformats.org/officeDocument/2006/relationships/oleObject" Target="embeddings/oleObject144.bin"/><Relationship Id="rId285" Type="http://schemas.openxmlformats.org/officeDocument/2006/relationships/image" Target="media/image126.wmf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310" Type="http://schemas.openxmlformats.org/officeDocument/2006/relationships/image" Target="media/image133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6.wmf"/><Relationship Id="rId166" Type="http://schemas.openxmlformats.org/officeDocument/2006/relationships/image" Target="media/image75.wmf"/><Relationship Id="rId187" Type="http://schemas.openxmlformats.org/officeDocument/2006/relationships/image" Target="media/image85.wmf"/><Relationship Id="rId331" Type="http://schemas.openxmlformats.org/officeDocument/2006/relationships/oleObject" Target="embeddings/oleObject186.bin"/><Relationship Id="rId352" Type="http://schemas.openxmlformats.org/officeDocument/2006/relationships/image" Target="media/image153.wmf"/><Relationship Id="rId373" Type="http://schemas.openxmlformats.org/officeDocument/2006/relationships/oleObject" Target="embeddings/oleObject207.bin"/><Relationship Id="rId1" Type="http://schemas.openxmlformats.org/officeDocument/2006/relationships/styles" Target="styles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5.bin"/><Relationship Id="rId254" Type="http://schemas.openxmlformats.org/officeDocument/2006/relationships/oleObject" Target="embeddings/oleObject138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50.bin"/><Relationship Id="rId296" Type="http://schemas.openxmlformats.org/officeDocument/2006/relationships/oleObject" Target="embeddings/oleObject162.bin"/><Relationship Id="rId300" Type="http://schemas.openxmlformats.org/officeDocument/2006/relationships/oleObject" Target="embeddings/oleObject16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5.bin"/><Relationship Id="rId321" Type="http://schemas.openxmlformats.org/officeDocument/2006/relationships/oleObject" Target="embeddings/oleObject180.bin"/><Relationship Id="rId342" Type="http://schemas.openxmlformats.org/officeDocument/2006/relationships/image" Target="media/image148.wmf"/><Relationship Id="rId363" Type="http://schemas.openxmlformats.org/officeDocument/2006/relationships/oleObject" Target="embeddings/oleObject202.bin"/><Relationship Id="rId384" Type="http://schemas.openxmlformats.org/officeDocument/2006/relationships/image" Target="media/image169.wmf"/><Relationship Id="rId202" Type="http://schemas.openxmlformats.org/officeDocument/2006/relationships/oleObject" Target="embeddings/oleObject107.bin"/><Relationship Id="rId223" Type="http://schemas.openxmlformats.org/officeDocument/2006/relationships/oleObject" Target="embeddings/oleObject119.bin"/><Relationship Id="rId244" Type="http://schemas.openxmlformats.org/officeDocument/2006/relationships/oleObject" Target="embeddings/oleObject13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18.wmf"/><Relationship Id="rId286" Type="http://schemas.openxmlformats.org/officeDocument/2006/relationships/oleObject" Target="embeddings/oleObject157.bin"/><Relationship Id="rId50" Type="http://schemas.openxmlformats.org/officeDocument/2006/relationships/image" Target="media/image23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0.bin"/><Relationship Id="rId311" Type="http://schemas.openxmlformats.org/officeDocument/2006/relationships/oleObject" Target="embeddings/oleObject175.bin"/><Relationship Id="rId332" Type="http://schemas.openxmlformats.org/officeDocument/2006/relationships/image" Target="media/image143.wmf"/><Relationship Id="rId353" Type="http://schemas.openxmlformats.org/officeDocument/2006/relationships/oleObject" Target="embeddings/oleObject197.bin"/><Relationship Id="rId374" Type="http://schemas.openxmlformats.org/officeDocument/2006/relationships/image" Target="media/image164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26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4.wmf"/><Relationship Id="rId276" Type="http://schemas.openxmlformats.org/officeDocument/2006/relationships/oleObject" Target="embeddings/oleObject151.bin"/><Relationship Id="rId297" Type="http://schemas.openxmlformats.org/officeDocument/2006/relationships/oleObject" Target="embeddings/oleObject163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5.bin"/><Relationship Id="rId301" Type="http://schemas.openxmlformats.org/officeDocument/2006/relationships/oleObject" Target="embeddings/oleObject167.bin"/><Relationship Id="rId322" Type="http://schemas.openxmlformats.org/officeDocument/2006/relationships/image" Target="media/image139.wmf"/><Relationship Id="rId343" Type="http://schemas.openxmlformats.org/officeDocument/2006/relationships/oleObject" Target="embeddings/oleObject192.bin"/><Relationship Id="rId364" Type="http://schemas.openxmlformats.org/officeDocument/2006/relationships/image" Target="media/image159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385" Type="http://schemas.openxmlformats.org/officeDocument/2006/relationships/oleObject" Target="embeddings/oleObject213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02.wmf"/><Relationship Id="rId245" Type="http://schemas.openxmlformats.org/officeDocument/2006/relationships/image" Target="media/image109.wmf"/><Relationship Id="rId266" Type="http://schemas.openxmlformats.org/officeDocument/2006/relationships/oleObject" Target="embeddings/oleObject145.bin"/><Relationship Id="rId287" Type="http://schemas.openxmlformats.org/officeDocument/2006/relationships/image" Target="media/image127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image" Target="media/image67.wmf"/><Relationship Id="rId168" Type="http://schemas.openxmlformats.org/officeDocument/2006/relationships/image" Target="media/image76.wmf"/><Relationship Id="rId312" Type="http://schemas.openxmlformats.org/officeDocument/2006/relationships/image" Target="media/image134.wmf"/><Relationship Id="rId333" Type="http://schemas.openxmlformats.org/officeDocument/2006/relationships/oleObject" Target="embeddings/oleObject187.bin"/><Relationship Id="rId354" Type="http://schemas.openxmlformats.org/officeDocument/2006/relationships/image" Target="media/image154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7.bin"/><Relationship Id="rId189" Type="http://schemas.openxmlformats.org/officeDocument/2006/relationships/image" Target="media/image86.wmf"/><Relationship Id="rId375" Type="http://schemas.openxmlformats.org/officeDocument/2006/relationships/oleObject" Target="embeddings/oleObject208.bin"/><Relationship Id="rId3" Type="http://schemas.openxmlformats.org/officeDocument/2006/relationships/webSettings" Target="webSettings.xml"/><Relationship Id="rId214" Type="http://schemas.openxmlformats.org/officeDocument/2006/relationships/image" Target="media/image97.wmf"/><Relationship Id="rId235" Type="http://schemas.openxmlformats.org/officeDocument/2006/relationships/image" Target="media/image106.wmf"/><Relationship Id="rId256" Type="http://schemas.openxmlformats.org/officeDocument/2006/relationships/oleObject" Target="embeddings/oleObject139.bin"/><Relationship Id="rId277" Type="http://schemas.openxmlformats.org/officeDocument/2006/relationships/oleObject" Target="embeddings/oleObject152.bin"/><Relationship Id="rId298" Type="http://schemas.openxmlformats.org/officeDocument/2006/relationships/oleObject" Target="embeddings/oleObject164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302" Type="http://schemas.openxmlformats.org/officeDocument/2006/relationships/oleObject" Target="embeddings/oleObject168.bin"/><Relationship Id="rId323" Type="http://schemas.openxmlformats.org/officeDocument/2006/relationships/oleObject" Target="embeddings/oleObject181.bin"/><Relationship Id="rId344" Type="http://schemas.openxmlformats.org/officeDocument/2006/relationships/image" Target="media/image149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81.wmf"/><Relationship Id="rId365" Type="http://schemas.openxmlformats.org/officeDocument/2006/relationships/oleObject" Target="embeddings/oleObject203.bin"/><Relationship Id="rId386" Type="http://schemas.openxmlformats.org/officeDocument/2006/relationships/oleObject" Target="embeddings/oleObject214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08.bin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4.bin"/><Relationship Id="rId267" Type="http://schemas.openxmlformats.org/officeDocument/2006/relationships/image" Target="media/image119.wmf"/><Relationship Id="rId288" Type="http://schemas.openxmlformats.org/officeDocument/2006/relationships/oleObject" Target="embeddings/oleObject158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7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8.bin"/><Relationship Id="rId169" Type="http://schemas.openxmlformats.org/officeDocument/2006/relationships/oleObject" Target="embeddings/oleObject90.bin"/><Relationship Id="rId334" Type="http://schemas.openxmlformats.org/officeDocument/2006/relationships/image" Target="media/image144.wmf"/><Relationship Id="rId355" Type="http://schemas.openxmlformats.org/officeDocument/2006/relationships/oleObject" Target="embeddings/oleObject198.bin"/><Relationship Id="rId376" Type="http://schemas.openxmlformats.org/officeDocument/2006/relationships/image" Target="media/image165.wmf"/><Relationship Id="rId4" Type="http://schemas.openxmlformats.org/officeDocument/2006/relationships/image" Target="media/image1.wmf"/><Relationship Id="rId180" Type="http://schemas.openxmlformats.org/officeDocument/2006/relationships/oleObject" Target="embeddings/oleObject96.bin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27.bin"/><Relationship Id="rId257" Type="http://schemas.openxmlformats.org/officeDocument/2006/relationships/image" Target="media/image115.wmf"/><Relationship Id="rId278" Type="http://schemas.openxmlformats.org/officeDocument/2006/relationships/image" Target="media/image123.wmf"/><Relationship Id="rId303" Type="http://schemas.openxmlformats.org/officeDocument/2006/relationships/oleObject" Target="embeddings/oleObject1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18</Pages>
  <Words>4589</Words>
  <Characters>26162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20</cp:revision>
  <dcterms:created xsi:type="dcterms:W3CDTF">2018-11-19T12:10:00Z</dcterms:created>
  <dcterms:modified xsi:type="dcterms:W3CDTF">2024-12-11T05:17:00Z</dcterms:modified>
</cp:coreProperties>
</file>